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B3B" w:rsidRPr="001849DD" w:rsidRDefault="00540BEA" w:rsidP="008D5DED">
      <w:pPr>
        <w:widowControl w:val="0"/>
        <w:autoSpaceDE w:val="0"/>
        <w:autoSpaceDN w:val="0"/>
        <w:adjustRightInd w:val="0"/>
        <w:spacing w:before="95"/>
        <w:jc w:val="center"/>
        <w:rPr>
          <w:rFonts w:asciiTheme="minorHAnsi" w:hAnsiTheme="minorHAnsi" w:cstheme="minorHAnsi"/>
          <w:color w:val="808080" w:themeColor="background1" w:themeShade="80"/>
          <w:sz w:val="2"/>
          <w:szCs w:val="2"/>
        </w:rPr>
      </w:pPr>
      <w:r w:rsidRPr="001849DD">
        <w:rPr>
          <w:rFonts w:asciiTheme="minorHAnsi" w:hAnsiTheme="minorHAnsi" w:cstheme="minorHAnsi"/>
          <w:color w:val="808080" w:themeColor="background1" w:themeShade="80"/>
          <w:sz w:val="4"/>
          <w:szCs w:val="4"/>
        </w:rPr>
        <w:softHyphen/>
      </w:r>
      <w:r w:rsidRPr="001849DD">
        <w:rPr>
          <w:rFonts w:asciiTheme="minorHAnsi" w:hAnsiTheme="minorHAnsi" w:cstheme="minorHAnsi"/>
          <w:color w:val="808080" w:themeColor="background1" w:themeShade="80"/>
          <w:sz w:val="4"/>
          <w:szCs w:val="4"/>
        </w:rPr>
        <w:softHyphen/>
      </w:r>
      <w:r w:rsidRPr="001849DD">
        <w:rPr>
          <w:rFonts w:asciiTheme="minorHAnsi" w:hAnsiTheme="minorHAnsi" w:cstheme="minorHAnsi"/>
          <w:color w:val="808080" w:themeColor="background1" w:themeShade="80"/>
          <w:sz w:val="4"/>
          <w:szCs w:val="4"/>
        </w:rPr>
        <w:softHyphen/>
      </w:r>
      <w:r w:rsidR="00574279" w:rsidRPr="001849DD">
        <w:rPr>
          <w:rFonts w:asciiTheme="minorHAnsi" w:hAnsiTheme="minorHAnsi" w:cstheme="minorHAnsi"/>
          <w:color w:val="808080" w:themeColor="background1" w:themeShade="80"/>
          <w:sz w:val="4"/>
          <w:szCs w:val="4"/>
        </w:rPr>
        <w:t xml:space="preserve"> </w:t>
      </w:r>
      <w:r w:rsidR="003B32F8" w:rsidRPr="001849DD">
        <w:rPr>
          <w:rFonts w:asciiTheme="minorHAnsi" w:hAnsiTheme="minorHAnsi" w:cstheme="minorHAnsi"/>
          <w:color w:val="808080" w:themeColor="background1" w:themeShade="80"/>
          <w:sz w:val="30"/>
          <w:szCs w:val="30"/>
        </w:rPr>
        <w:t>ANKIETA OCENIAJĄCA SZKOLENIE</w:t>
      </w:r>
    </w:p>
    <w:p w:rsidR="002114BF" w:rsidRPr="00E64855" w:rsidRDefault="009271CC">
      <w:pPr>
        <w:rPr>
          <w:rFonts w:asciiTheme="minorHAnsi" w:hAnsiTheme="minorHAnsi" w:cstheme="minorHAnsi"/>
          <w:color w:val="808080" w:themeColor="background1" w:themeShade="80"/>
          <w:sz w:val="28"/>
          <w:szCs w:val="28"/>
        </w:rPr>
      </w:pPr>
      <w:r w:rsidRPr="00E64855">
        <w:rPr>
          <w:rFonts w:asciiTheme="minorHAnsi" w:hAnsiTheme="minorHAnsi" w:cstheme="minorHAnsi"/>
          <w:noProof/>
          <w:color w:val="808080" w:themeColor="background1" w:themeShade="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45CF9189" wp14:editId="470F0B9C">
                <wp:simplePos x="0" y="0"/>
                <wp:positionH relativeFrom="column">
                  <wp:posOffset>186926</wp:posOffset>
                </wp:positionH>
                <wp:positionV relativeFrom="paragraph">
                  <wp:posOffset>119380</wp:posOffset>
                </wp:positionV>
                <wp:extent cx="6286500" cy="2007870"/>
                <wp:effectExtent l="0" t="0" r="19050" b="11430"/>
                <wp:wrapNone/>
                <wp:docPr id="4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2007870"/>
                        </a:xfrm>
                        <a:custGeom>
                          <a:avLst/>
                          <a:gdLst>
                            <a:gd name="connsiteX0" fmla="*/ 0 w 6286500"/>
                            <a:gd name="connsiteY0" fmla="*/ 152458 h 2007870"/>
                            <a:gd name="connsiteX1" fmla="*/ 152458 w 6286500"/>
                            <a:gd name="connsiteY1" fmla="*/ 0 h 2007870"/>
                            <a:gd name="connsiteX2" fmla="*/ 6134042 w 6286500"/>
                            <a:gd name="connsiteY2" fmla="*/ 0 h 2007870"/>
                            <a:gd name="connsiteX3" fmla="*/ 6286500 w 6286500"/>
                            <a:gd name="connsiteY3" fmla="*/ 152458 h 2007870"/>
                            <a:gd name="connsiteX4" fmla="*/ 6286500 w 6286500"/>
                            <a:gd name="connsiteY4" fmla="*/ 1855412 h 2007870"/>
                            <a:gd name="connsiteX5" fmla="*/ 6134042 w 6286500"/>
                            <a:gd name="connsiteY5" fmla="*/ 2007870 h 2007870"/>
                            <a:gd name="connsiteX6" fmla="*/ 152458 w 6286500"/>
                            <a:gd name="connsiteY6" fmla="*/ 2007870 h 2007870"/>
                            <a:gd name="connsiteX7" fmla="*/ 0 w 6286500"/>
                            <a:gd name="connsiteY7" fmla="*/ 1855412 h 2007870"/>
                            <a:gd name="connsiteX8" fmla="*/ 0 w 6286500"/>
                            <a:gd name="connsiteY8" fmla="*/ 152458 h 2007870"/>
                            <a:gd name="connsiteX0" fmla="*/ 0 w 6286500"/>
                            <a:gd name="connsiteY0" fmla="*/ 152458 h 2007870"/>
                            <a:gd name="connsiteX1" fmla="*/ 152458 w 6286500"/>
                            <a:gd name="connsiteY1" fmla="*/ 0 h 2007870"/>
                            <a:gd name="connsiteX2" fmla="*/ 6134042 w 6286500"/>
                            <a:gd name="connsiteY2" fmla="*/ 0 h 2007870"/>
                            <a:gd name="connsiteX3" fmla="*/ 6286500 w 6286500"/>
                            <a:gd name="connsiteY3" fmla="*/ 131193 h 2007870"/>
                            <a:gd name="connsiteX4" fmla="*/ 6286500 w 6286500"/>
                            <a:gd name="connsiteY4" fmla="*/ 1855412 h 2007870"/>
                            <a:gd name="connsiteX5" fmla="*/ 6134042 w 6286500"/>
                            <a:gd name="connsiteY5" fmla="*/ 2007870 h 2007870"/>
                            <a:gd name="connsiteX6" fmla="*/ 152458 w 6286500"/>
                            <a:gd name="connsiteY6" fmla="*/ 2007870 h 2007870"/>
                            <a:gd name="connsiteX7" fmla="*/ 0 w 6286500"/>
                            <a:gd name="connsiteY7" fmla="*/ 1855412 h 2007870"/>
                            <a:gd name="connsiteX8" fmla="*/ 0 w 6286500"/>
                            <a:gd name="connsiteY8" fmla="*/ 152458 h 200787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6286500" h="2007870">
                              <a:moveTo>
                                <a:pt x="0" y="152458"/>
                              </a:moveTo>
                              <a:cubicBezTo>
                                <a:pt x="0" y="68258"/>
                                <a:pt x="68258" y="0"/>
                                <a:pt x="152458" y="0"/>
                              </a:cubicBezTo>
                              <a:lnTo>
                                <a:pt x="6134042" y="0"/>
                              </a:lnTo>
                              <a:cubicBezTo>
                                <a:pt x="6218242" y="0"/>
                                <a:pt x="6286500" y="46993"/>
                                <a:pt x="6286500" y="131193"/>
                              </a:cubicBezTo>
                              <a:lnTo>
                                <a:pt x="6286500" y="1855412"/>
                              </a:lnTo>
                              <a:cubicBezTo>
                                <a:pt x="6286500" y="1939612"/>
                                <a:pt x="6218242" y="2007870"/>
                                <a:pt x="6134042" y="2007870"/>
                              </a:cubicBezTo>
                              <a:lnTo>
                                <a:pt x="152458" y="2007870"/>
                              </a:lnTo>
                              <a:cubicBezTo>
                                <a:pt x="68258" y="2007870"/>
                                <a:pt x="0" y="1939612"/>
                                <a:pt x="0" y="1855412"/>
                              </a:cubicBezTo>
                              <a:lnTo>
                                <a:pt x="0" y="152458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rgbClr val="9A9A9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style="position:absolute;margin-left:14.7pt;margin-top:9.4pt;width:495pt;height:158.1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286500,2007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" path="m,152458c,68258,68258,,152458,l6134042,v84200,,152458,46993,152458,131193l6286500,1855412v,84200,-68258,152458,-152458,152458l152458,2007870c68258,2007870,,1939612,,1855412l,152458xe" filled="f" strokecolor="#9a9a9a" strokeweight=".5pt">
                <v:path o:connecttype="custom" o:connectlocs="0,152458;152458,0;6134042,0;6286500,131193;6286500,1855412;6134042,2007870;152458,2007870;0,1855412;0,152458" o:connectangles="0,0,0,0,0,0,0,0,0"/>
              </v:shape>
            </w:pict>
          </mc:Fallback>
        </mc:AlternateContent>
      </w:r>
    </w:p>
    <w:tbl>
      <w:tblPr>
        <w:tblW w:w="9749" w:type="dxa"/>
        <w:tblInd w:w="534" w:type="dxa"/>
        <w:tblBorders>
          <w:insideH w:val="dotted" w:sz="4" w:space="0" w:color="9A9A9A"/>
          <w:insideV w:val="dotted" w:sz="4" w:space="0" w:color="9A9A9A"/>
        </w:tblBorders>
        <w:tblLook w:val="01E0" w:firstRow="1" w:lastRow="1" w:firstColumn="1" w:lastColumn="1" w:noHBand="0" w:noVBand="0"/>
      </w:tblPr>
      <w:tblGrid>
        <w:gridCol w:w="2743"/>
        <w:gridCol w:w="7006"/>
      </w:tblGrid>
      <w:tr w:rsidR="003B40DF" w:rsidRPr="00E64855" w:rsidTr="0033579A">
        <w:trPr>
          <w:trHeight w:hRule="exact" w:val="791"/>
        </w:trPr>
        <w:tc>
          <w:tcPr>
            <w:tcW w:w="2743" w:type="dxa"/>
            <w:vAlign w:val="center"/>
          </w:tcPr>
          <w:p w:rsidR="003B40DF" w:rsidRPr="00E64855" w:rsidRDefault="003B40DF" w:rsidP="0096619D">
            <w:pPr>
              <w:ind w:left="317"/>
              <w:jc w:val="center"/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808080" w:themeColor="background1" w:themeShade="80"/>
                <w:sz w:val="18"/>
                <w:szCs w:val="18"/>
              </w:rPr>
              <w:t>TYTUŁ SZKOLENIA</w:t>
            </w:r>
          </w:p>
        </w:tc>
        <w:tc>
          <w:tcPr>
            <w:tcW w:w="7006" w:type="dxa"/>
            <w:vAlign w:val="center"/>
          </w:tcPr>
          <w:p w:rsidR="003B40DF" w:rsidRPr="00E64855" w:rsidRDefault="003B40DF" w:rsidP="007959FE">
            <w:pPr>
              <w:rPr>
                <w:rFonts w:asciiTheme="minorHAnsi" w:hAnsiTheme="minorHAnsi" w:cstheme="minorHAnsi"/>
                <w:b/>
                <w:color w:val="808080" w:themeColor="background1" w:themeShade="80"/>
                <w:sz w:val="18"/>
                <w:szCs w:val="18"/>
              </w:rPr>
            </w:pPr>
          </w:p>
        </w:tc>
      </w:tr>
      <w:tr w:rsidR="003B40DF" w:rsidRPr="00E64855" w:rsidTr="00C407A4">
        <w:trPr>
          <w:trHeight w:hRule="exact" w:val="981"/>
        </w:trPr>
        <w:tc>
          <w:tcPr>
            <w:tcW w:w="2743" w:type="dxa"/>
            <w:vAlign w:val="center"/>
          </w:tcPr>
          <w:p w:rsidR="003B40DF" w:rsidRPr="00E64855" w:rsidRDefault="003B32F8" w:rsidP="00C61D44">
            <w:pPr>
              <w:ind w:left="317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Osoba</w: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/y</w:t>
            </w: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prowadząca</w: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/e</w:t>
            </w: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spotkanie/szkolenie</w:t>
            </w:r>
          </w:p>
        </w:tc>
        <w:tc>
          <w:tcPr>
            <w:tcW w:w="7006" w:type="dxa"/>
            <w:vAlign w:val="center"/>
          </w:tcPr>
          <w:p w:rsidR="007A1D48" w:rsidRPr="00E64855" w:rsidRDefault="009271CC" w:rsidP="007A1D48">
            <w:pPr>
              <w:tabs>
                <w:tab w:val="left" w:pos="1985"/>
                <w:tab w:val="left" w:pos="3402"/>
                <w:tab w:val="left" w:pos="4820"/>
                <w:tab w:val="left" w:pos="6237"/>
                <w:tab w:val="left" w:pos="7655"/>
                <w:tab w:val="left" w:pos="9072"/>
              </w:tabs>
              <w:spacing w:before="240"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PROWADZĄCY</w: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………………………………</w:t>
            </w:r>
            <w:r w:rsidR="00C407A4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………………………………………………..</w:t>
            </w:r>
          </w:p>
          <w:p w:rsidR="007A1D48" w:rsidRPr="00E64855" w:rsidRDefault="007A1D48" w:rsidP="007A1D48">
            <w:pPr>
              <w:tabs>
                <w:tab w:val="left" w:pos="1985"/>
                <w:tab w:val="left" w:pos="3402"/>
                <w:tab w:val="left" w:pos="4820"/>
                <w:tab w:val="left" w:pos="6237"/>
                <w:tab w:val="left" w:pos="7655"/>
                <w:tab w:val="left" w:pos="9072"/>
              </w:tabs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  <w:p w:rsidR="003B40DF" w:rsidRPr="00E64855" w:rsidRDefault="003B40DF" w:rsidP="007A1D48">
            <w:pPr>
              <w:rPr>
                <w:rFonts w:asciiTheme="minorHAnsi" w:hAnsiTheme="minorHAnsi" w:cstheme="minorHAnsi"/>
                <w:b/>
                <w:color w:val="9A9A9A"/>
                <w:sz w:val="20"/>
                <w:szCs w:val="20"/>
              </w:rPr>
            </w:pPr>
          </w:p>
        </w:tc>
      </w:tr>
      <w:tr w:rsidR="003B40DF" w:rsidRPr="00E64855" w:rsidTr="0033579A">
        <w:trPr>
          <w:trHeight w:hRule="exact" w:val="616"/>
        </w:trPr>
        <w:tc>
          <w:tcPr>
            <w:tcW w:w="2743" w:type="dxa"/>
            <w:vAlign w:val="center"/>
          </w:tcPr>
          <w:p w:rsidR="003B40DF" w:rsidRPr="00E64855" w:rsidRDefault="003B40DF" w:rsidP="00C61D44">
            <w:pPr>
              <w:ind w:left="317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Miejsce</w:t>
            </w:r>
          </w:p>
        </w:tc>
        <w:tc>
          <w:tcPr>
            <w:tcW w:w="7006" w:type="dxa"/>
            <w:vAlign w:val="center"/>
          </w:tcPr>
          <w:p w:rsidR="003B40DF" w:rsidRPr="00E64855" w:rsidRDefault="003B40DF" w:rsidP="007959FE">
            <w:pPr>
              <w:rPr>
                <w:rFonts w:asciiTheme="minorHAnsi" w:hAnsiTheme="minorHAnsi" w:cstheme="minorHAnsi"/>
                <w:b/>
                <w:color w:val="9A9A9A"/>
                <w:sz w:val="18"/>
                <w:szCs w:val="18"/>
              </w:rPr>
            </w:pPr>
          </w:p>
        </w:tc>
      </w:tr>
      <w:tr w:rsidR="003B40DF" w:rsidRPr="00E64855" w:rsidTr="0033579A">
        <w:trPr>
          <w:trHeight w:hRule="exact" w:val="616"/>
        </w:trPr>
        <w:tc>
          <w:tcPr>
            <w:tcW w:w="2743" w:type="dxa"/>
            <w:vAlign w:val="center"/>
          </w:tcPr>
          <w:p w:rsidR="003B40DF" w:rsidRPr="00E64855" w:rsidRDefault="003B40DF" w:rsidP="00C61D44">
            <w:pPr>
              <w:ind w:left="317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Data</w:t>
            </w:r>
          </w:p>
        </w:tc>
        <w:tc>
          <w:tcPr>
            <w:tcW w:w="7006" w:type="dxa"/>
            <w:vAlign w:val="center"/>
          </w:tcPr>
          <w:p w:rsidR="003B40DF" w:rsidRPr="00E64855" w:rsidRDefault="003B40DF" w:rsidP="007959FE">
            <w:pPr>
              <w:rPr>
                <w:rFonts w:asciiTheme="minorHAnsi" w:hAnsiTheme="minorHAnsi" w:cstheme="minorHAnsi"/>
                <w:b/>
                <w:color w:val="9A9A9A"/>
                <w:sz w:val="18"/>
                <w:szCs w:val="18"/>
              </w:rPr>
            </w:pPr>
          </w:p>
        </w:tc>
      </w:tr>
    </w:tbl>
    <w:p w:rsidR="007E2B8C" w:rsidRPr="00E64855" w:rsidRDefault="007E2B8C" w:rsidP="000E1EFB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</w:p>
    <w:p w:rsidR="007A1D48" w:rsidRPr="00E64855" w:rsidRDefault="007A1D48" w:rsidP="007A1D48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color w:val="9A9A9A"/>
          <w:sz w:val="18"/>
          <w:szCs w:val="18"/>
        </w:rPr>
        <w:t>1.</w:t>
      </w:r>
      <w:r w:rsidR="00A846B9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Jak oceniają Państwo </w:t>
      </w:r>
      <w:r w:rsidR="00A846B9" w:rsidRPr="00E64855">
        <w:rPr>
          <w:rFonts w:asciiTheme="minorHAnsi" w:hAnsiTheme="minorHAnsi" w:cstheme="minorHAnsi"/>
          <w:color w:val="9A9A9A"/>
          <w:sz w:val="18"/>
          <w:szCs w:val="18"/>
          <w:u w:val="single"/>
        </w:rPr>
        <w:t xml:space="preserve">pracę </w:t>
      </w:r>
      <w:r w:rsidR="009271CC" w:rsidRPr="00E64855">
        <w:rPr>
          <w:rFonts w:asciiTheme="minorHAnsi" w:hAnsiTheme="minorHAnsi" w:cstheme="minorHAnsi"/>
          <w:color w:val="9A9A9A"/>
          <w:sz w:val="18"/>
          <w:szCs w:val="18"/>
          <w:u w:val="single"/>
        </w:rPr>
        <w:t>trenera/wykładowcy</w:t>
      </w:r>
      <w:r w:rsidR="006460E3" w:rsidRPr="00E64855">
        <w:rPr>
          <w:rFonts w:asciiTheme="minorHAnsi" w:hAnsiTheme="minorHAnsi" w:cstheme="minorHAnsi"/>
          <w:color w:val="9A9A9A"/>
          <w:sz w:val="18"/>
          <w:szCs w:val="18"/>
          <w:u w:val="single"/>
        </w:rPr>
        <w:t xml:space="preserve"> </w:t>
      </w:r>
      <w:r w:rsidRPr="00E64855">
        <w:rPr>
          <w:rFonts w:asciiTheme="minorHAnsi" w:hAnsiTheme="minorHAnsi" w:cstheme="minorHAnsi"/>
          <w:color w:val="9A9A9A"/>
          <w:sz w:val="18"/>
          <w:szCs w:val="18"/>
        </w:rPr>
        <w:t>?</w:t>
      </w:r>
    </w:p>
    <w:p w:rsidR="006460E3" w:rsidRPr="00E64855" w:rsidRDefault="00A846B9" w:rsidP="007A1D48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color w:val="9A9A9A"/>
          <w:sz w:val="18"/>
          <w:szCs w:val="18"/>
        </w:rPr>
        <w:t>(w skali od 1 - niez</w:t>
      </w:r>
      <w:r w:rsidR="00AB3457" w:rsidRPr="00E64855">
        <w:rPr>
          <w:rFonts w:asciiTheme="minorHAnsi" w:hAnsiTheme="minorHAnsi" w:cstheme="minorHAnsi"/>
          <w:color w:val="9A9A9A"/>
          <w:sz w:val="18"/>
          <w:szCs w:val="18"/>
        </w:rPr>
        <w:t>adowalająca do 6 - bardzo dobra</w:t>
      </w:r>
      <w:r w:rsidRPr="00E64855">
        <w:rPr>
          <w:rFonts w:asciiTheme="minorHAnsi" w:hAnsiTheme="minorHAnsi" w:cstheme="minorHAnsi"/>
          <w:color w:val="9A9A9A"/>
          <w:sz w:val="18"/>
          <w:szCs w:val="18"/>
        </w:rPr>
        <w:t>)</w:t>
      </w:r>
      <w:r w:rsidR="006460E3" w:rsidRPr="00E64855">
        <w:rPr>
          <w:rFonts w:asciiTheme="minorHAnsi" w:hAnsiTheme="minorHAnsi" w:cstheme="minorHAnsi"/>
          <w:color w:val="9A9A9A"/>
          <w:sz w:val="18"/>
          <w:szCs w:val="18"/>
        </w:rPr>
        <w:br/>
      </w:r>
      <w:r w:rsidR="006460E3" w:rsidRPr="00E64855">
        <w:rPr>
          <w:rFonts w:asciiTheme="minorHAnsi" w:hAnsiTheme="minorHAnsi" w:cstheme="minorHAnsi"/>
          <w:b/>
          <w:color w:val="9A9A9A"/>
          <w:sz w:val="18"/>
          <w:szCs w:val="18"/>
        </w:rPr>
        <w:t xml:space="preserve"> a)</w:t>
      </w:r>
      <w:r w:rsidR="006460E3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</w:t>
      </w:r>
      <w:r w:rsidR="006460E3" w:rsidRPr="00E64855">
        <w:rPr>
          <w:rFonts w:asciiTheme="minorHAnsi" w:hAnsiTheme="minorHAnsi" w:cstheme="minorHAnsi"/>
          <w:b/>
          <w:color w:val="9A9A9A"/>
          <w:sz w:val="18"/>
          <w:szCs w:val="18"/>
        </w:rPr>
        <w:t>przyg</w:t>
      </w:r>
      <w:r w:rsidR="007A1D48" w:rsidRPr="00E64855">
        <w:rPr>
          <w:rFonts w:asciiTheme="minorHAnsi" w:hAnsiTheme="minorHAnsi" w:cstheme="minorHAnsi"/>
          <w:b/>
          <w:color w:val="9A9A9A"/>
          <w:sz w:val="18"/>
          <w:szCs w:val="18"/>
        </w:rPr>
        <w:t>otowanie i wiedza merytoryczna</w:t>
      </w:r>
      <w:r w:rsidR="006460E3" w:rsidRPr="00E64855">
        <w:rPr>
          <w:rFonts w:asciiTheme="minorHAnsi" w:hAnsiTheme="minorHAnsi" w:cstheme="minorHAnsi"/>
          <w:b/>
          <w:color w:val="9A9A9A"/>
          <w:sz w:val="18"/>
          <w:szCs w:val="18"/>
        </w:rPr>
        <w:t>: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7A1D48" w:rsidRPr="00E64855" w:rsidTr="007A1D48">
        <w:trPr>
          <w:trHeight w:hRule="exact" w:val="454"/>
        </w:trPr>
        <w:tc>
          <w:tcPr>
            <w:tcW w:w="1985" w:type="dxa"/>
            <w:vAlign w:val="center"/>
          </w:tcPr>
          <w:p w:rsidR="007A1D48" w:rsidRPr="00E64855" w:rsidRDefault="00E64855" w:rsidP="007A1D48">
            <w:pPr>
              <w:tabs>
                <w:tab w:val="left" w:pos="1985"/>
                <w:tab w:val="left" w:pos="3402"/>
                <w:tab w:val="left" w:pos="4820"/>
                <w:tab w:val="left" w:pos="6237"/>
                <w:tab w:val="left" w:pos="7655"/>
                <w:tab w:val="left" w:pos="9072"/>
              </w:tabs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PROWADZĄCY </w: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</w:t>
            </w:r>
          </w:p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A1D48" w:rsidRPr="00E64855" w:rsidRDefault="009271CC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CC86864" wp14:editId="7F597D58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6" name="Rectangle 25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5" o:spid="_x0000_s1026" style="position:absolute;margin-left:-54.2pt;margin-top:-.2pt;width:14.45pt;height:14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85HLQIAAFE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272AA1F1" wp14:editId="29934F87">
                      <wp:simplePos x="0" y="0"/>
                      <wp:positionH relativeFrom="column">
                        <wp:posOffset>-2517140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5" name="Rectangle 25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4" o:spid="_x0000_s1026" style="position:absolute;margin-left:-198.2pt;margin-top:-.2pt;width:14.45pt;height:14.6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s2pLQ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35EB1A2" wp14:editId="32D1412F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4" name="Rectangle 2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3" o:spid="_x0000_s1026" style="position:absolute;margin-left:-126.2pt;margin-top:-.2pt;width:14.45pt;height:14.6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0BE7DCB" wp14:editId="46ECA6CB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2" name="Rectangle 2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7" o:spid="_x0000_s1026" style="position:absolute;margin-left:89.8pt;margin-top:-.2pt;width:14.45pt;height:14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FC78F9C" wp14:editId="25DD5A05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1" name="Rectangle 2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6" o:spid="_x0000_s1026" style="position:absolute;margin-left:17.8pt;margin-top:-.2pt;width:14.45pt;height:14.6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mI5LQIAAFE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  <w:tr w:rsidR="007A1D48" w:rsidRPr="00E64855" w:rsidTr="00E64855">
        <w:trPr>
          <w:trHeight w:hRule="exact" w:val="254"/>
        </w:trPr>
        <w:tc>
          <w:tcPr>
            <w:tcW w:w="1985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</w:tbl>
    <w:p w:rsidR="006460E3" w:rsidRPr="00E64855" w:rsidRDefault="006460E3" w:rsidP="007959FE">
      <w:pPr>
        <w:tabs>
          <w:tab w:val="left" w:pos="284"/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before="120" w:line="480" w:lineRule="auto"/>
        <w:rPr>
          <w:rFonts w:asciiTheme="minorHAnsi" w:hAnsiTheme="minorHAnsi" w:cstheme="minorHAnsi"/>
          <w:b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b/>
          <w:color w:val="9A9A9A"/>
          <w:sz w:val="18"/>
          <w:szCs w:val="18"/>
        </w:rPr>
        <w:t xml:space="preserve">b) </w:t>
      </w:r>
      <w:r w:rsidR="0022486B">
        <w:rPr>
          <w:rFonts w:asciiTheme="minorHAnsi" w:hAnsiTheme="minorHAnsi" w:cstheme="minorHAnsi"/>
          <w:b/>
          <w:color w:val="9A9A9A"/>
          <w:sz w:val="18"/>
          <w:szCs w:val="18"/>
        </w:rPr>
        <w:t>jasność, zrozumiałość przekazu</w:t>
      </w:r>
      <w:r w:rsidRPr="00E64855">
        <w:rPr>
          <w:rFonts w:asciiTheme="minorHAnsi" w:hAnsiTheme="minorHAnsi" w:cstheme="minorHAnsi"/>
          <w:b/>
          <w:color w:val="9A9A9A"/>
          <w:sz w:val="18"/>
          <w:szCs w:val="18"/>
        </w:rPr>
        <w:t>: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7A1D48" w:rsidRPr="00E64855" w:rsidTr="007A1D48">
        <w:trPr>
          <w:trHeight w:hRule="exact" w:val="454"/>
        </w:trPr>
        <w:tc>
          <w:tcPr>
            <w:tcW w:w="1985" w:type="dxa"/>
            <w:vAlign w:val="center"/>
          </w:tcPr>
          <w:p w:rsidR="007A1D48" w:rsidRPr="00E64855" w:rsidRDefault="00E64855" w:rsidP="007A1D48">
            <w:pPr>
              <w:tabs>
                <w:tab w:val="left" w:pos="1985"/>
                <w:tab w:val="left" w:pos="3402"/>
                <w:tab w:val="left" w:pos="4820"/>
                <w:tab w:val="left" w:pos="6237"/>
                <w:tab w:val="left" w:pos="7655"/>
                <w:tab w:val="left" w:pos="9072"/>
              </w:tabs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PROWADZĄCY </w: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</w:t>
            </w:r>
          </w:p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A1D48" w:rsidRPr="00E64855" w:rsidRDefault="009271CC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7D33F85" wp14:editId="3E3892A8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0" name="Rectangle 26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7" o:spid="_x0000_s1026" style="position:absolute;margin-left:-54.2pt;margin-top:-.2pt;width:14.45pt;height:14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B5EF97F" wp14:editId="25963509">
                      <wp:simplePos x="0" y="0"/>
                      <wp:positionH relativeFrom="column">
                        <wp:posOffset>-2517140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39" name="Rectangle 26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6" o:spid="_x0000_s1026" style="position:absolute;margin-left:-198.2pt;margin-top:-.2pt;width:14.45pt;height:14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0E7D6115" wp14:editId="7B0208B0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38" name="Rectangle 26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5" o:spid="_x0000_s1026" style="position:absolute;margin-left:-126.2pt;margin-top:-.2pt;width:14.45pt;height:14.6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181452A2" wp14:editId="5EB2CCB8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36" name="Rectangle 2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9" o:spid="_x0000_s1026" style="position:absolute;margin-left:89.8pt;margin-top:-.2pt;width:14.45pt;height:14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0C648DB5" wp14:editId="089D0A96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35" name="Rectangle 26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8" o:spid="_x0000_s1026" style="position:absolute;margin-left:17.8pt;margin-top:-.2pt;width:14.45pt;height:14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="007A1D48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  <w:tr w:rsidR="007A1D48" w:rsidRPr="00E64855" w:rsidTr="00E64855">
        <w:trPr>
          <w:trHeight w:hRule="exact" w:val="87"/>
        </w:trPr>
        <w:tc>
          <w:tcPr>
            <w:tcW w:w="1985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7A1D48" w:rsidRPr="00E64855" w:rsidRDefault="007A1D48" w:rsidP="007A1D48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</w:tbl>
    <w:p w:rsidR="00567CB3" w:rsidRPr="00E64855" w:rsidRDefault="00E64855" w:rsidP="000E1EFB">
      <w:pPr>
        <w:tabs>
          <w:tab w:val="left" w:pos="284"/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color w:val="9A9A9A"/>
          <w:sz w:val="18"/>
          <w:szCs w:val="18"/>
        </w:rPr>
        <w:t>2</w:t>
      </w:r>
      <w:r w:rsidR="00F36240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. 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>Jak oceniają Państwo</w:t>
      </w:r>
      <w:r w:rsidR="00567CB3" w:rsidRPr="00E64855">
        <w:rPr>
          <w:rFonts w:asciiTheme="minorHAnsi" w:hAnsiTheme="minorHAnsi" w:cstheme="minorHAnsi"/>
          <w:b/>
          <w:color w:val="9A9A9A"/>
          <w:sz w:val="18"/>
          <w:szCs w:val="18"/>
        </w:rPr>
        <w:t xml:space="preserve"> materiały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otrzymane </w:t>
      </w:r>
      <w:r w:rsidR="0096619D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podczas 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>szkolenia? (w skali od 1</w:t>
      </w:r>
      <w:r w:rsidR="000E1EFB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>-</w:t>
      </w:r>
      <w:r w:rsidR="000E1EFB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>niezadowalając</w:t>
      </w:r>
      <w:r w:rsidR="00056AF2" w:rsidRPr="00E64855">
        <w:rPr>
          <w:rFonts w:asciiTheme="minorHAnsi" w:hAnsiTheme="minorHAnsi" w:cstheme="minorHAnsi"/>
          <w:color w:val="9A9A9A"/>
          <w:sz w:val="18"/>
          <w:szCs w:val="18"/>
        </w:rPr>
        <w:t>e</w:t>
      </w:r>
      <w:r w:rsidR="00567CB3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do 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9A0A15" w:rsidRPr="00E64855" w:rsidTr="00C61D44">
        <w:trPr>
          <w:trHeight w:hRule="exact" w:val="454"/>
        </w:trPr>
        <w:tc>
          <w:tcPr>
            <w:tcW w:w="1985" w:type="dxa"/>
            <w:vAlign w:val="center"/>
          </w:tcPr>
          <w:p w:rsidR="009A0A15" w:rsidRPr="00E64855" w:rsidRDefault="0022486B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5</w:t>
            </w:r>
            <w:r w:rsidR="00056AF2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-bardzo dobre</w:t>
            </w:r>
            <w:r w:rsidR="009A0A15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):</w:t>
            </w:r>
            <w:r w:rsidR="00FA3224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         </w:t>
            </w:r>
          </w:p>
          <w:p w:rsidR="00FA3224" w:rsidRPr="00E64855" w:rsidRDefault="00FA3224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  <w:p w:rsidR="00FA3224" w:rsidRPr="00E64855" w:rsidRDefault="00FA3224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9A0A15" w:rsidRPr="00E64855" w:rsidRDefault="009271CC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ABC7F4" wp14:editId="58229C9A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-7620</wp:posOffset>
                      </wp:positionV>
                      <wp:extent cx="183515" cy="186055"/>
                      <wp:effectExtent l="6985" t="11430" r="9525" b="12065"/>
                      <wp:wrapNone/>
                      <wp:docPr id="28" name="Rectangle 10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6" o:spid="_x0000_s1026" style="position:absolute;margin-left:29.05pt;margin-top:-.6pt;width:14.45pt;height:1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="009A0A15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9A0A15" w:rsidRPr="00E64855" w:rsidRDefault="009A0A15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9A0A15" w:rsidRPr="00E64855" w:rsidRDefault="009A0A15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9A0A15" w:rsidRPr="00E64855" w:rsidRDefault="009271CC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053E44" wp14:editId="11326FA7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27" name="Rectangle 10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7" o:spid="_x0000_s1026" style="position:absolute;margin-left:-54.2pt;margin-top:-.2pt;width:14.45pt;height:1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F20EF1" wp14:editId="1F341303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26" name="Rectangle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5" o:spid="_x0000_s1026" style="position:absolute;margin-left:-126.2pt;margin-top:-.2pt;width:14.45pt;height:14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c6xLgIAAFE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BCA1D4D" wp14:editId="03D2EA31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24" name="Rectangle 1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9" o:spid="_x0000_s1026" style="position:absolute;margin-left:89.8pt;margin-top:-.2pt;width:14.45pt;height:14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g2kLQ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D6F1DC3" wp14:editId="3AD59204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23" name="Rectangle 1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8" o:spid="_x0000_s1026" style="position:absolute;margin-left:17.8pt;margin-top:-.2pt;width:14.45pt;height:1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" strokecolor="#9a9a9a">
                      <o:lock v:ext="edit" aspectratio="t"/>
                    </v:rect>
                  </w:pict>
                </mc:Fallback>
              </mc:AlternateContent>
            </w:r>
            <w:r w:rsidR="009A0A15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9A0A15" w:rsidRPr="00E64855" w:rsidRDefault="009A0A15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9A0A15" w:rsidRPr="00E64855" w:rsidRDefault="009A0A15" w:rsidP="00C61D44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</w:tbl>
    <w:p w:rsidR="005664F9" w:rsidRPr="00E64855" w:rsidRDefault="00567CB3" w:rsidP="00E64855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color w:val="9A9A9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……………………………………………………………………………………………………………………………………………………………………………………….</w:t>
      </w:r>
    </w:p>
    <w:p w:rsidR="0033579A" w:rsidRPr="00E64855" w:rsidRDefault="006460E3" w:rsidP="000E1EFB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noProof/>
          <w:color w:val="9A9A9A"/>
          <w:sz w:val="18"/>
          <w:szCs w:val="18"/>
        </w:rPr>
      </w:pPr>
      <w:r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</w:t>
      </w:r>
    </w:p>
    <w:p w:rsidR="00754630" w:rsidRPr="00E64855" w:rsidRDefault="000E68B6" w:rsidP="00754630">
      <w:pPr>
        <w:tabs>
          <w:tab w:val="left" w:pos="284"/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Theme="minorHAnsi" w:hAnsiTheme="minorHAnsi" w:cstheme="minorHAnsi"/>
          <w:color w:val="9A9A9A"/>
          <w:sz w:val="18"/>
          <w:szCs w:val="18"/>
        </w:rPr>
      </w:pPr>
      <w:r>
        <w:rPr>
          <w:rFonts w:asciiTheme="minorHAnsi" w:hAnsiTheme="minorHAnsi" w:cstheme="minorHAnsi"/>
          <w:noProof/>
          <w:color w:val="9A9A9A"/>
          <w:sz w:val="18"/>
          <w:szCs w:val="18"/>
        </w:rPr>
        <w:t>3</w:t>
      </w:r>
      <w:r w:rsidR="000E1EFB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. </w:t>
      </w:r>
      <w:r w:rsidR="003D06C3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Jak oceniają Państwo</w:t>
      </w:r>
      <w:r w:rsidR="00E64855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 xml:space="preserve"> </w:t>
      </w:r>
      <w:r w:rsidR="00E64855" w:rsidRPr="00E64855">
        <w:rPr>
          <w:rFonts w:asciiTheme="minorHAnsi" w:hAnsiTheme="minorHAnsi" w:cstheme="minorHAnsi"/>
          <w:b/>
          <w:noProof/>
          <w:color w:val="9A9A9A"/>
          <w:sz w:val="18"/>
          <w:szCs w:val="18"/>
        </w:rPr>
        <w:t>adekwatność</w:t>
      </w:r>
      <w:r w:rsidR="00E64855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/</w:t>
      </w:r>
      <w:r w:rsidR="003D06C3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 xml:space="preserve"> </w:t>
      </w:r>
      <w:r w:rsidR="003D06C3" w:rsidRPr="00E64855">
        <w:rPr>
          <w:rFonts w:asciiTheme="minorHAnsi" w:hAnsiTheme="minorHAnsi" w:cstheme="minorHAnsi"/>
          <w:b/>
          <w:noProof/>
          <w:color w:val="9A9A9A"/>
          <w:sz w:val="18"/>
          <w:szCs w:val="18"/>
        </w:rPr>
        <w:t xml:space="preserve">przydatność </w:t>
      </w:r>
      <w:r w:rsidR="000E5FE0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szkolenia</w:t>
      </w:r>
      <w:r w:rsidR="000E1EFB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 xml:space="preserve"> </w:t>
      </w:r>
      <w:r w:rsidR="00E64855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do Pani/a potrzeb i oczekiwań zawodowych</w:t>
      </w:r>
      <w:r w:rsidR="00754630" w:rsidRPr="00E64855">
        <w:rPr>
          <w:rFonts w:asciiTheme="minorHAnsi" w:hAnsiTheme="minorHAnsi" w:cstheme="minorHAnsi"/>
          <w:noProof/>
          <w:color w:val="9A9A9A"/>
          <w:sz w:val="18"/>
          <w:szCs w:val="18"/>
        </w:rPr>
        <w:t>?</w:t>
      </w:r>
      <w:r w:rsidR="00754630" w:rsidRPr="00E64855">
        <w:rPr>
          <w:rFonts w:asciiTheme="minorHAnsi" w:hAnsiTheme="minorHAnsi" w:cstheme="minorHAnsi"/>
          <w:color w:val="9A9A9A"/>
          <w:sz w:val="18"/>
          <w:szCs w:val="18"/>
        </w:rPr>
        <w:t xml:space="preserve"> (w skali od 1 – nieprzydatna do </w:t>
      </w:r>
      <w:r w:rsidR="00E64855" w:rsidRPr="00E64855">
        <w:rPr>
          <w:rFonts w:asciiTheme="minorHAnsi" w:hAnsiTheme="minorHAnsi" w:cstheme="minorHAnsi"/>
          <w:color w:val="9A9A9A"/>
          <w:sz w:val="18"/>
          <w:szCs w:val="18"/>
        </w:rPr>
        <w:t>5</w:t>
      </w:r>
      <w:r w:rsidR="00754630" w:rsidRPr="00E64855">
        <w:rPr>
          <w:rFonts w:asciiTheme="minorHAnsi" w:hAnsiTheme="minorHAnsi" w:cstheme="minorHAnsi"/>
          <w:color w:val="9A9A9A"/>
          <w:sz w:val="18"/>
          <w:szCs w:val="18"/>
        </w:rPr>
        <w:t>- bardzo przydatna)</w:t>
      </w:r>
      <w:r w:rsidR="00AB3457" w:rsidRPr="00E64855">
        <w:rPr>
          <w:rFonts w:asciiTheme="minorHAnsi" w:hAnsiTheme="minorHAnsi" w:cstheme="minorHAnsi"/>
          <w:color w:val="9A9A9A"/>
          <w:sz w:val="18"/>
          <w:szCs w:val="18"/>
        </w:rPr>
        <w:t>: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754630" w:rsidRPr="00E64855" w:rsidTr="00754630">
        <w:trPr>
          <w:trHeight w:hRule="exact" w:val="454"/>
        </w:trPr>
        <w:tc>
          <w:tcPr>
            <w:tcW w:w="1985" w:type="dxa"/>
            <w:vAlign w:val="center"/>
          </w:tcPr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 xml:space="preserve">          </w:t>
            </w:r>
          </w:p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754630" w:rsidRPr="00E64855" w:rsidRDefault="009271CC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21251EB" wp14:editId="73DD986F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-7620</wp:posOffset>
                      </wp:positionV>
                      <wp:extent cx="183515" cy="186055"/>
                      <wp:effectExtent l="6985" t="11430" r="9525" b="12065"/>
                      <wp:wrapNone/>
                      <wp:docPr id="19" name="Rectangle 1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1" o:spid="_x0000_s1026" style="position:absolute;margin-left:29.05pt;margin-top:-.6pt;width:14.45pt;height:14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ubaKw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54630" w:rsidRPr="00E64855" w:rsidRDefault="009271CC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72DC207" wp14:editId="51794901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18" name="Rectangle 1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2" o:spid="_x0000_s1026" style="position:absolute;margin-left:-54.2pt;margin-top:-.2pt;width:14.45pt;height:14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4F289A0" wp14:editId="579685EE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17" name="Rectangle 1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0" o:spid="_x0000_s1026" style="position:absolute;margin-left:-126.2pt;margin-top:-.2pt;width:14.45pt;height:14.6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49CEE40" wp14:editId="536CF194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15" name="Rectangle 1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4" o:spid="_x0000_s1026" style="position:absolute;margin-left:89.8pt;margin-top:-.2pt;width:14.45pt;height:14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j3mKw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Pr="00E64855">
              <w:rPr>
                <w:rFonts w:asciiTheme="minorHAnsi" w:hAnsiTheme="minorHAnsi" w:cstheme="minorHAnsi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57C9CED" wp14:editId="689CE1A0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14" name="Rectangle 1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3" o:spid="_x0000_s1026" style="position:absolute;margin-left:17.8pt;margin-top:-.2pt;width:14.45pt;height:14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1IzKw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  <w:r w:rsidRPr="00E64855">
              <w:rPr>
                <w:rFonts w:asciiTheme="minorHAnsi" w:hAnsiTheme="minorHAnsi" w:cstheme="minorHAnsi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54630" w:rsidRPr="00E64855" w:rsidRDefault="00754630" w:rsidP="00754630">
            <w:pPr>
              <w:spacing w:line="480" w:lineRule="auto"/>
              <w:rPr>
                <w:rFonts w:asciiTheme="minorHAnsi" w:hAnsiTheme="minorHAnsi" w:cstheme="minorHAnsi"/>
                <w:color w:val="9A9A9A"/>
                <w:sz w:val="18"/>
                <w:szCs w:val="18"/>
              </w:rPr>
            </w:pPr>
          </w:p>
        </w:tc>
      </w:tr>
    </w:tbl>
    <w:p w:rsidR="000E1EFB" w:rsidRDefault="00754630" w:rsidP="000E1EFB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color w:val="9A9A9A"/>
          <w:sz w:val="18"/>
          <w:szCs w:val="18"/>
        </w:rPr>
        <w:t>Uwagi:</w:t>
      </w:r>
      <w:r w:rsidR="00BA3AC4">
        <w:rPr>
          <w:rFonts w:ascii="Verdana" w:hAnsi="Verdana"/>
          <w:color w:val="9A9A9A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/>
          <w:color w:val="9A9A9A"/>
          <w:sz w:val="18"/>
          <w:szCs w:val="18"/>
        </w:rPr>
        <w:t>………………………………………………………………………</w:t>
      </w:r>
      <w:r w:rsidR="000E1EFB">
        <w:rPr>
          <w:rFonts w:ascii="Verdana" w:hAnsi="Verdana"/>
          <w:color w:val="9A9A9A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……………………………………………………………………………………………………………………………………………………………………………………….</w:t>
      </w:r>
    </w:p>
    <w:p w:rsidR="00E64855" w:rsidRDefault="000E68B6" w:rsidP="00E64855">
      <w:pPr>
        <w:jc w:val="both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noProof/>
          <w:color w:val="9A9A9A"/>
          <w:sz w:val="18"/>
          <w:szCs w:val="18"/>
        </w:rPr>
        <w:t>4</w:t>
      </w:r>
      <w:r w:rsidR="00E64855" w:rsidRPr="00754630">
        <w:rPr>
          <w:rFonts w:ascii="Verdana" w:hAnsi="Verdana"/>
          <w:noProof/>
          <w:color w:val="9A9A9A"/>
          <w:sz w:val="18"/>
          <w:szCs w:val="18"/>
        </w:rPr>
        <w:t>. </w:t>
      </w:r>
      <w:r w:rsidR="00E64855" w:rsidRPr="00E64855">
        <w:rPr>
          <w:rFonts w:ascii="Verdana" w:hAnsi="Verdana"/>
          <w:noProof/>
          <w:color w:val="9A9A9A"/>
          <w:sz w:val="18"/>
          <w:szCs w:val="18"/>
        </w:rPr>
        <w:t>Czy udział w szkoleniu przyczynił się do wzrostu wiedzy w danym obszarze</w:t>
      </w:r>
      <w:r w:rsidR="00E64855" w:rsidRPr="00754630">
        <w:rPr>
          <w:rFonts w:ascii="Verdana" w:hAnsi="Verdana"/>
          <w:noProof/>
          <w:color w:val="9A9A9A"/>
          <w:sz w:val="18"/>
          <w:szCs w:val="18"/>
        </w:rPr>
        <w:t>?</w:t>
      </w:r>
      <w:r w:rsidR="00E64855">
        <w:rPr>
          <w:rFonts w:ascii="Verdana" w:hAnsi="Verdana"/>
          <w:color w:val="9A9A9A"/>
          <w:sz w:val="18"/>
          <w:szCs w:val="18"/>
        </w:rPr>
        <w:t xml:space="preserve"> (</w:t>
      </w:r>
      <w:r w:rsidR="00E64855" w:rsidRPr="00567CB3">
        <w:rPr>
          <w:rFonts w:ascii="Verdana" w:hAnsi="Verdana"/>
          <w:color w:val="9A9A9A"/>
          <w:sz w:val="18"/>
          <w:szCs w:val="18"/>
        </w:rPr>
        <w:t>w skali od 1</w:t>
      </w:r>
      <w:r w:rsidR="00E64855">
        <w:rPr>
          <w:rFonts w:ascii="Verdana" w:hAnsi="Verdana"/>
          <w:color w:val="9A9A9A"/>
          <w:sz w:val="18"/>
          <w:szCs w:val="18"/>
        </w:rPr>
        <w:t xml:space="preserve"> – nieprzydatna </w:t>
      </w:r>
      <w:r w:rsidR="00E64855" w:rsidRPr="00567CB3">
        <w:rPr>
          <w:rFonts w:ascii="Verdana" w:hAnsi="Verdana"/>
          <w:color w:val="9A9A9A"/>
          <w:sz w:val="18"/>
          <w:szCs w:val="18"/>
        </w:rPr>
        <w:t xml:space="preserve">do </w:t>
      </w:r>
      <w:r w:rsidR="00E64855">
        <w:rPr>
          <w:rFonts w:ascii="Verdana" w:hAnsi="Verdana"/>
          <w:color w:val="9A9A9A"/>
          <w:sz w:val="18"/>
          <w:szCs w:val="18"/>
        </w:rPr>
        <w:t>5- bardzo przydatna):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E64855" w:rsidRPr="00C61D44" w:rsidTr="00F70977">
        <w:trPr>
          <w:trHeight w:hRule="exact" w:val="454"/>
        </w:trPr>
        <w:tc>
          <w:tcPr>
            <w:tcW w:w="1985" w:type="dxa"/>
            <w:vAlign w:val="center"/>
          </w:tcPr>
          <w:p w:rsidR="00E64855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color w:val="9A9A9A"/>
                <w:sz w:val="18"/>
                <w:szCs w:val="18"/>
              </w:rPr>
              <w:t xml:space="preserve">          </w:t>
            </w:r>
          </w:p>
          <w:p w:rsidR="00E64855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3D64CF7C" wp14:editId="5F7899A4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-7620</wp:posOffset>
                      </wp:positionV>
                      <wp:extent cx="183515" cy="186055"/>
                      <wp:effectExtent l="6985" t="11430" r="9525" b="12065"/>
                      <wp:wrapNone/>
                      <wp:docPr id="48" name="Rectangle 1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1" o:spid="_x0000_s1026" style="position:absolute;margin-left:29.05pt;margin-top:-.6pt;width:14.45pt;height:14.6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" strokecolor="#9a9a9a">
                      <o:lock v:ext="edit" aspectratio="t"/>
                    </v:rect>
                  </w:pict>
                </mc:Fallback>
              </mc:AlternateContent>
            </w: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30AB215D" wp14:editId="302BBF22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49" name="Rectangle 1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2" o:spid="_x0000_s1026" style="position:absolute;margin-left:-54.2pt;margin-top:-.2pt;width:14.45pt;height:14.6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GJHLQ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95046BB" wp14:editId="37B6436F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0" name="Rectangle 1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0" o:spid="_x0000_s1026" style="position:absolute;margin-left:-126.2pt;margin-top:-.2pt;width:14.45pt;height:14.6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645C872" wp14:editId="1E27B66D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1" name="Rectangle 1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4" o:spid="_x0000_s1026" style="position:absolute;margin-left:89.8pt;margin-top:-.2pt;width:14.45pt;height:14.6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LPkLQ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748E347C" wp14:editId="0E805E6E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2" name="Rectangle 1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3" o:spid="_x0000_s1026" style="position:absolute;margin-left:17.8pt;margin-top:-.2pt;width:14.45pt;height:14.6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WmLA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" strokecolor="#9a9a9a">
                      <o:lock v:ext="edit" aspectratio="t"/>
                    </v:rect>
                  </w:pict>
                </mc:Fallback>
              </mc:AlternateContent>
            </w: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</w:tr>
    </w:tbl>
    <w:p w:rsidR="00E64855" w:rsidRDefault="00E64855" w:rsidP="00E64855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color w:val="9A9A9A"/>
          <w:sz w:val="18"/>
          <w:szCs w:val="18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64855" w:rsidRPr="00E64855" w:rsidRDefault="00E64855" w:rsidP="00E64855">
      <w:pPr>
        <w:jc w:val="both"/>
        <w:rPr>
          <w:rFonts w:ascii="Verdana" w:hAnsi="Verdana"/>
          <w:noProof/>
          <w:color w:val="9A9A9A"/>
          <w:sz w:val="18"/>
          <w:szCs w:val="18"/>
        </w:rPr>
      </w:pPr>
    </w:p>
    <w:p w:rsidR="000E68B6" w:rsidRDefault="000E68B6" w:rsidP="00E64855">
      <w:pPr>
        <w:jc w:val="both"/>
        <w:rPr>
          <w:rFonts w:ascii="Verdana" w:hAnsi="Verdana"/>
          <w:noProof/>
          <w:color w:val="9A9A9A"/>
          <w:sz w:val="18"/>
          <w:szCs w:val="18"/>
        </w:rPr>
      </w:pPr>
    </w:p>
    <w:p w:rsidR="00E64855" w:rsidRPr="00E64855" w:rsidRDefault="000E68B6" w:rsidP="00E64855">
      <w:pPr>
        <w:jc w:val="both"/>
        <w:rPr>
          <w:rFonts w:ascii="Verdana" w:hAnsi="Verdana"/>
          <w:noProof/>
          <w:color w:val="9A9A9A"/>
          <w:sz w:val="18"/>
          <w:szCs w:val="18"/>
        </w:rPr>
      </w:pPr>
      <w:r>
        <w:rPr>
          <w:rFonts w:ascii="Verdana" w:hAnsi="Verdana"/>
          <w:noProof/>
          <w:color w:val="9A9A9A"/>
          <w:sz w:val="18"/>
          <w:szCs w:val="18"/>
        </w:rPr>
        <w:lastRenderedPageBreak/>
        <w:t>5</w:t>
      </w:r>
      <w:r w:rsidR="00E64855">
        <w:rPr>
          <w:rFonts w:ascii="Verdana" w:hAnsi="Verdana"/>
          <w:noProof/>
          <w:color w:val="9A9A9A"/>
          <w:sz w:val="18"/>
          <w:szCs w:val="18"/>
        </w:rPr>
        <w:t xml:space="preserve">. </w:t>
      </w:r>
      <w:r w:rsidR="00E64855" w:rsidRPr="00E64855">
        <w:rPr>
          <w:rFonts w:ascii="Verdana" w:hAnsi="Verdana"/>
          <w:noProof/>
          <w:color w:val="9A9A9A"/>
          <w:sz w:val="18"/>
          <w:szCs w:val="18"/>
        </w:rPr>
        <w:t>Czy udział w szkoleniu przyczynił się do zdobycia nowych umiejętności zawodowych/nowych kwalifikacji?</w:t>
      </w:r>
    </w:p>
    <w:p w:rsidR="00E64855" w:rsidRDefault="00E64855" w:rsidP="00E64855">
      <w:pPr>
        <w:jc w:val="both"/>
        <w:rPr>
          <w:rFonts w:ascii="Verdana" w:hAnsi="Verdana"/>
          <w:color w:val="9A9A9A"/>
          <w:sz w:val="18"/>
          <w:szCs w:val="18"/>
        </w:rPr>
      </w:pPr>
      <w:r w:rsidRPr="00754630">
        <w:rPr>
          <w:rFonts w:ascii="Verdana" w:hAnsi="Verdana"/>
          <w:noProof/>
          <w:color w:val="9A9A9A"/>
          <w:sz w:val="18"/>
          <w:szCs w:val="18"/>
        </w:rPr>
        <w:t>?</w:t>
      </w:r>
      <w:r>
        <w:rPr>
          <w:rFonts w:ascii="Verdana" w:hAnsi="Verdana"/>
          <w:color w:val="9A9A9A"/>
          <w:sz w:val="18"/>
          <w:szCs w:val="18"/>
        </w:rPr>
        <w:t xml:space="preserve"> (</w:t>
      </w:r>
      <w:r w:rsidRPr="00567CB3">
        <w:rPr>
          <w:rFonts w:ascii="Verdana" w:hAnsi="Verdana"/>
          <w:color w:val="9A9A9A"/>
          <w:sz w:val="18"/>
          <w:szCs w:val="18"/>
        </w:rPr>
        <w:t>w skali od 1</w:t>
      </w:r>
      <w:r>
        <w:rPr>
          <w:rFonts w:ascii="Verdana" w:hAnsi="Verdana"/>
          <w:color w:val="9A9A9A"/>
          <w:sz w:val="18"/>
          <w:szCs w:val="18"/>
        </w:rPr>
        <w:t xml:space="preserve"> – nieprzydatna </w:t>
      </w:r>
      <w:r w:rsidRPr="00567CB3">
        <w:rPr>
          <w:rFonts w:ascii="Verdana" w:hAnsi="Verdana"/>
          <w:color w:val="9A9A9A"/>
          <w:sz w:val="18"/>
          <w:szCs w:val="18"/>
        </w:rPr>
        <w:t xml:space="preserve">do </w:t>
      </w:r>
      <w:r>
        <w:rPr>
          <w:rFonts w:ascii="Verdana" w:hAnsi="Verdana"/>
          <w:color w:val="9A9A9A"/>
          <w:sz w:val="18"/>
          <w:szCs w:val="18"/>
        </w:rPr>
        <w:t>5- bardzo przydatna):</w:t>
      </w:r>
    </w:p>
    <w:p w:rsidR="001849DD" w:rsidRDefault="001849DD" w:rsidP="00E64855">
      <w:pPr>
        <w:jc w:val="both"/>
        <w:rPr>
          <w:rFonts w:ascii="Verdana" w:hAnsi="Verdana"/>
          <w:color w:val="9A9A9A"/>
          <w:sz w:val="18"/>
          <w:szCs w:val="18"/>
        </w:rPr>
      </w:pP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E64855" w:rsidRPr="00C61D44" w:rsidTr="00F70977">
        <w:trPr>
          <w:trHeight w:hRule="exact" w:val="454"/>
        </w:trPr>
        <w:tc>
          <w:tcPr>
            <w:tcW w:w="1985" w:type="dxa"/>
            <w:vAlign w:val="center"/>
          </w:tcPr>
          <w:p w:rsidR="00E64855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color w:val="9A9A9A"/>
                <w:sz w:val="18"/>
                <w:szCs w:val="18"/>
              </w:rPr>
              <w:t xml:space="preserve">          </w:t>
            </w:r>
          </w:p>
          <w:p w:rsidR="00E64855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670E0516" wp14:editId="1FE61C73">
                      <wp:simplePos x="0" y="0"/>
                      <wp:positionH relativeFrom="column">
                        <wp:posOffset>368935</wp:posOffset>
                      </wp:positionH>
                      <wp:positionV relativeFrom="paragraph">
                        <wp:posOffset>-7620</wp:posOffset>
                      </wp:positionV>
                      <wp:extent cx="183515" cy="186055"/>
                      <wp:effectExtent l="6985" t="11430" r="9525" b="12065"/>
                      <wp:wrapNone/>
                      <wp:docPr id="53" name="Rectangle 18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1" o:spid="_x0000_s1026" style="position:absolute;margin-left:29.05pt;margin-top:-.6pt;width:14.45pt;height:14.6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" strokecolor="#9a9a9a">
                      <o:lock v:ext="edit" aspectratio="t"/>
                    </v:rect>
                  </w:pict>
                </mc:Fallback>
              </mc:AlternateContent>
            </w: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59DE1A21" wp14:editId="389D403A">
                      <wp:simplePos x="0" y="0"/>
                      <wp:positionH relativeFrom="column">
                        <wp:posOffset>-688340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4" name="Rectangle 18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2" o:spid="_x0000_s1026" style="position:absolute;margin-left:-54.2pt;margin-top:-.2pt;width:14.45pt;height:14.6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n3LQ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3B5BB8E" wp14:editId="6DE8D8D3">
                      <wp:simplePos x="0" y="0"/>
                      <wp:positionH relativeFrom="column">
                        <wp:posOffset>-1602740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5" name="Rectangle 18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0" o:spid="_x0000_s1026" style="position:absolute;margin-left:-126.2pt;margin-top:-.2pt;width:14.45pt;height:14.6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8D3173B" wp14:editId="752F0095">
                      <wp:simplePos x="0" y="0"/>
                      <wp:positionH relativeFrom="column">
                        <wp:posOffset>1140460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6" name="Rectangle 18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4" o:spid="_x0000_s1026" style="position:absolute;margin-left:89.8pt;margin-top:-.2pt;width:14.45pt;height:14.6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0XMLQIAAFE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" strokecolor="#9a9a9a">
                      <o:lock v:ext="edit" aspectratio="t"/>
                    </v:rect>
                  </w:pict>
                </mc:Fallback>
              </mc:AlternateContent>
            </w: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7363F47" wp14:editId="6726570A">
                      <wp:simplePos x="0" y="0"/>
                      <wp:positionH relativeFrom="column">
                        <wp:posOffset>226060</wp:posOffset>
                      </wp:positionH>
                      <wp:positionV relativeFrom="paragraph">
                        <wp:posOffset>-2540</wp:posOffset>
                      </wp:positionV>
                      <wp:extent cx="183515" cy="186055"/>
                      <wp:effectExtent l="6985" t="6985" r="9525" b="6985"/>
                      <wp:wrapNone/>
                      <wp:docPr id="57" name="Rectangle 1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3" o:spid="_x0000_s1026" style="position:absolute;margin-left:17.8pt;margin-top:-.2pt;width:14.45pt;height:14.6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E64855" w:rsidRPr="00C61D44" w:rsidRDefault="00E64855" w:rsidP="00F7097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</w:tr>
    </w:tbl>
    <w:p w:rsidR="00E64855" w:rsidRDefault="00E64855" w:rsidP="00E64855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color w:val="9A9A9A"/>
          <w:sz w:val="18"/>
          <w:szCs w:val="18"/>
        </w:rPr>
        <w:t>Uwagi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54630" w:rsidRDefault="009271CC" w:rsidP="00754630">
      <w:pPr>
        <w:tabs>
          <w:tab w:val="left" w:pos="3930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noProof/>
          <w:color w:val="9A9A9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5078730</wp:posOffset>
                </wp:positionH>
                <wp:positionV relativeFrom="paragraph">
                  <wp:posOffset>267970</wp:posOffset>
                </wp:positionV>
                <wp:extent cx="183515" cy="186055"/>
                <wp:effectExtent l="11430" t="10795" r="5080" b="12700"/>
                <wp:wrapNone/>
                <wp:docPr id="12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399.9pt;margin-top:21.1pt;width:14.45pt;height:14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kDQKg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" strokecolor="#9a9a9a">
                <o:lock v:ext="edit" aspectratio="t"/>
              </v:rect>
            </w:pict>
          </mc:Fallback>
        </mc:AlternateContent>
      </w:r>
      <w:r>
        <w:rPr>
          <w:rFonts w:ascii="Verdana" w:hAnsi="Verdana"/>
          <w:noProof/>
          <w:color w:val="9A9A9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2335530</wp:posOffset>
                </wp:positionH>
                <wp:positionV relativeFrom="paragraph">
                  <wp:posOffset>267970</wp:posOffset>
                </wp:positionV>
                <wp:extent cx="183515" cy="186055"/>
                <wp:effectExtent l="11430" t="10795" r="5080" b="12700"/>
                <wp:wrapNone/>
                <wp:docPr id="11" name="Rectangle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6" o:spid="_x0000_s1026" style="position:absolute;margin-left:183.9pt;margin-top:21.1pt;width:14.45pt;height:14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3ppLAIAAFE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" strokecolor="#9a9a9a">
                <o:lock v:ext="edit" aspectratio="t"/>
              </v:rect>
            </w:pict>
          </mc:Fallback>
        </mc:AlternateContent>
      </w:r>
      <w:r>
        <w:rPr>
          <w:rFonts w:ascii="Verdana" w:hAnsi="Verdana"/>
          <w:noProof/>
          <w:color w:val="9A9A9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1421130</wp:posOffset>
                </wp:positionH>
                <wp:positionV relativeFrom="paragraph">
                  <wp:posOffset>267970</wp:posOffset>
                </wp:positionV>
                <wp:extent cx="183515" cy="186055"/>
                <wp:effectExtent l="11430" t="10795" r="5080" b="12700"/>
                <wp:wrapNone/>
                <wp:docPr id="10" name="Rectangle 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8" o:spid="_x0000_s1026" style="position:absolute;margin-left:111.9pt;margin-top:21.1pt;width:14.45pt;height:14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+DELA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" strokecolor="#9a9a9a">
                <o:lock v:ext="edit" aspectratio="t"/>
              </v:rect>
            </w:pict>
          </mc:Fallback>
        </mc:AlternateContent>
      </w:r>
      <w:r>
        <w:rPr>
          <w:rFonts w:ascii="Verdana" w:hAnsi="Verdana"/>
          <w:noProof/>
          <w:color w:val="9A9A9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3249930</wp:posOffset>
                </wp:positionH>
                <wp:positionV relativeFrom="paragraph">
                  <wp:posOffset>267970</wp:posOffset>
                </wp:positionV>
                <wp:extent cx="183515" cy="186055"/>
                <wp:effectExtent l="11430" t="10795" r="5080" b="12700"/>
                <wp:wrapNone/>
                <wp:docPr id="9" name="Rectangle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9" o:spid="_x0000_s1026" style="position:absolute;margin-left:255.9pt;margin-top:21.1pt;width:14.45pt;height:14.6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IZLAIAAFA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" strokecolor="#9a9a9a">
                <o:lock v:ext="edit" aspectratio="t"/>
              </v:rect>
            </w:pict>
          </mc:Fallback>
        </mc:AlternateContent>
      </w:r>
      <w:r>
        <w:rPr>
          <w:rFonts w:ascii="Verdana" w:hAnsi="Verdana"/>
          <w:noProof/>
          <w:color w:val="9A9A9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267970</wp:posOffset>
                </wp:positionV>
                <wp:extent cx="183515" cy="186055"/>
                <wp:effectExtent l="11430" t="10795" r="5080" b="12700"/>
                <wp:wrapNone/>
                <wp:docPr id="8" name="Rectangle 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0" o:spid="_x0000_s1026" style="position:absolute;margin-left:327.9pt;margin-top:21.1pt;width:14.45pt;height:14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" strokecolor="#9a9a9a">
                <o:lock v:ext="edit" aspectratio="t"/>
              </v:rect>
            </w:pict>
          </mc:Fallback>
        </mc:AlternateContent>
      </w:r>
      <w:r w:rsidR="000E68B6">
        <w:rPr>
          <w:rFonts w:ascii="Verdana" w:hAnsi="Verdana"/>
          <w:color w:val="9A9A9A"/>
          <w:sz w:val="18"/>
          <w:szCs w:val="18"/>
        </w:rPr>
        <w:t>6</w:t>
      </w:r>
      <w:r w:rsidR="00754630">
        <w:rPr>
          <w:rFonts w:ascii="Verdana" w:hAnsi="Verdana"/>
          <w:color w:val="9A9A9A"/>
          <w:sz w:val="18"/>
          <w:szCs w:val="18"/>
        </w:rPr>
        <w:t>. </w:t>
      </w:r>
      <w:r w:rsidR="00754630" w:rsidRPr="003B40DF">
        <w:rPr>
          <w:rFonts w:ascii="Verdana" w:hAnsi="Verdana"/>
          <w:color w:val="9A9A9A"/>
          <w:sz w:val="18"/>
          <w:szCs w:val="18"/>
        </w:rPr>
        <w:t xml:space="preserve">Jak oceniają Państwo </w:t>
      </w:r>
      <w:r w:rsidR="00754630" w:rsidRPr="00FD5B87">
        <w:rPr>
          <w:rFonts w:ascii="Verdana" w:hAnsi="Verdana"/>
          <w:b/>
          <w:color w:val="9A9A9A"/>
          <w:sz w:val="18"/>
          <w:szCs w:val="18"/>
        </w:rPr>
        <w:t xml:space="preserve">organizację </w:t>
      </w:r>
      <w:r w:rsidR="00754630" w:rsidRPr="003B40DF">
        <w:rPr>
          <w:rFonts w:ascii="Verdana" w:hAnsi="Verdana"/>
          <w:color w:val="9A9A9A"/>
          <w:sz w:val="18"/>
          <w:szCs w:val="18"/>
        </w:rPr>
        <w:t>szkolenia? (w skali od 1</w:t>
      </w:r>
      <w:r w:rsidR="00754630">
        <w:rPr>
          <w:rFonts w:ascii="Verdana" w:hAnsi="Verdana"/>
          <w:color w:val="9A9A9A"/>
          <w:sz w:val="18"/>
          <w:szCs w:val="18"/>
        </w:rPr>
        <w:t xml:space="preserve"> </w:t>
      </w:r>
      <w:r w:rsidR="00754630" w:rsidRPr="003B40DF">
        <w:rPr>
          <w:rFonts w:ascii="Verdana" w:hAnsi="Verdana"/>
          <w:color w:val="9A9A9A"/>
          <w:sz w:val="18"/>
          <w:szCs w:val="18"/>
        </w:rPr>
        <w:t>-</w:t>
      </w:r>
      <w:r w:rsidR="00754630">
        <w:rPr>
          <w:rFonts w:ascii="Verdana" w:hAnsi="Verdana"/>
          <w:color w:val="9A9A9A"/>
          <w:sz w:val="18"/>
          <w:szCs w:val="18"/>
        </w:rPr>
        <w:t xml:space="preserve"> </w:t>
      </w:r>
      <w:r w:rsidR="00754630" w:rsidRPr="003B40DF">
        <w:rPr>
          <w:rFonts w:ascii="Verdana" w:hAnsi="Verdana"/>
          <w:color w:val="9A9A9A"/>
          <w:sz w:val="18"/>
          <w:szCs w:val="18"/>
        </w:rPr>
        <w:t xml:space="preserve">niezadowalająca do </w:t>
      </w:r>
      <w:r w:rsidR="0022486B">
        <w:rPr>
          <w:rFonts w:ascii="Verdana" w:hAnsi="Verdana"/>
          <w:color w:val="9A9A9A"/>
          <w:sz w:val="18"/>
          <w:szCs w:val="18"/>
        </w:rPr>
        <w:t>5</w:t>
      </w:r>
      <w:r w:rsidR="00754630">
        <w:rPr>
          <w:rFonts w:ascii="Verdana" w:hAnsi="Verdana"/>
          <w:color w:val="9A9A9A"/>
          <w:sz w:val="18"/>
          <w:szCs w:val="18"/>
        </w:rPr>
        <w:t xml:space="preserve"> </w:t>
      </w:r>
      <w:r w:rsidR="00754630" w:rsidRPr="003B40DF">
        <w:rPr>
          <w:rFonts w:ascii="Verdana" w:hAnsi="Verdana"/>
          <w:color w:val="9A9A9A"/>
          <w:sz w:val="18"/>
          <w:szCs w:val="18"/>
        </w:rPr>
        <w:t>-</w:t>
      </w:r>
      <w:r w:rsidR="00754630">
        <w:rPr>
          <w:rFonts w:ascii="Verdana" w:hAnsi="Verdana"/>
          <w:color w:val="9A9A9A"/>
          <w:sz w:val="18"/>
          <w:szCs w:val="18"/>
        </w:rPr>
        <w:t xml:space="preserve"> </w:t>
      </w:r>
      <w:r w:rsidR="00FD5B87">
        <w:rPr>
          <w:rFonts w:ascii="Verdana" w:hAnsi="Verdana"/>
          <w:color w:val="9A9A9A"/>
          <w:sz w:val="18"/>
          <w:szCs w:val="18"/>
        </w:rPr>
        <w:t>bardzo dobra</w:t>
      </w:r>
      <w:r w:rsidR="00754630" w:rsidRPr="003B40DF">
        <w:rPr>
          <w:rFonts w:ascii="Verdana" w:hAnsi="Verdana"/>
          <w:color w:val="9A9A9A"/>
          <w:sz w:val="18"/>
          <w:szCs w:val="18"/>
        </w:rPr>
        <w:t>):</w:t>
      </w:r>
    </w:p>
    <w:tbl>
      <w:tblPr>
        <w:tblpPr w:leftFromText="142" w:rightFromText="142" w:vertAnchor="text" w:tblpY="1"/>
        <w:tblW w:w="0" w:type="auto"/>
        <w:tblLook w:val="01E0" w:firstRow="1" w:lastRow="1" w:firstColumn="1" w:lastColumn="1" w:noHBand="0" w:noVBand="0"/>
      </w:tblPr>
      <w:tblGrid>
        <w:gridCol w:w="1985"/>
        <w:gridCol w:w="1418"/>
        <w:gridCol w:w="1418"/>
        <w:gridCol w:w="1418"/>
        <w:gridCol w:w="1418"/>
        <w:gridCol w:w="1418"/>
        <w:gridCol w:w="851"/>
      </w:tblGrid>
      <w:tr w:rsidR="00754630" w:rsidRPr="00C61D44" w:rsidTr="00754630">
        <w:trPr>
          <w:trHeight w:hRule="exact" w:val="454"/>
        </w:trPr>
        <w:tc>
          <w:tcPr>
            <w:tcW w:w="1985" w:type="dxa"/>
            <w:vAlign w:val="center"/>
          </w:tcPr>
          <w:p w:rsidR="00754630" w:rsidRPr="00C61D44" w:rsidRDefault="00FD5B87" w:rsidP="00FD5B87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9A9A9A"/>
                <w:sz w:val="18"/>
                <w:szCs w:val="18"/>
              </w:rPr>
              <w:t xml:space="preserve">a) </w:t>
            </w:r>
            <w:r w:rsidR="00754630" w:rsidRPr="00FD5B87">
              <w:rPr>
                <w:rFonts w:ascii="Verdana" w:hAnsi="Verdana"/>
                <w:b/>
                <w:color w:val="9A9A9A"/>
                <w:sz w:val="18"/>
                <w:szCs w:val="18"/>
              </w:rPr>
              <w:t>sala</w:t>
            </w:r>
          </w:p>
        </w:tc>
        <w:tc>
          <w:tcPr>
            <w:tcW w:w="1418" w:type="dxa"/>
            <w:vAlign w:val="center"/>
          </w:tcPr>
          <w:p w:rsidR="00754630" w:rsidRPr="00C61D44" w:rsidRDefault="009271CC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271145</wp:posOffset>
                      </wp:positionV>
                      <wp:extent cx="183515" cy="186055"/>
                      <wp:effectExtent l="8255" t="13970" r="8255" b="9525"/>
                      <wp:wrapNone/>
                      <wp:docPr id="7" name="Rectangle 20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3" o:spid="_x0000_s1026" style="position:absolute;margin-left:12.65pt;margin-top:21.35pt;width:14.45pt;height:14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C61D44">
              <w:rPr>
                <w:rFonts w:ascii="Verdana" w:hAnsi="Verdana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754630" w:rsidRPr="00C61D44" w:rsidRDefault="009271CC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174625</wp:posOffset>
                      </wp:positionH>
                      <wp:positionV relativeFrom="paragraph">
                        <wp:posOffset>278130</wp:posOffset>
                      </wp:positionV>
                      <wp:extent cx="183515" cy="186055"/>
                      <wp:effectExtent l="12700" t="11430" r="13335" b="12065"/>
                      <wp:wrapNone/>
                      <wp:docPr id="6" name="Rectangle 20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4" o:spid="_x0000_s1026" style="position:absolute;margin-left:13.75pt;margin-top:21.9pt;width:14.45pt;height:14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C61D44">
              <w:rPr>
                <w:rFonts w:ascii="Verdana" w:hAnsi="Verdana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754630" w:rsidRPr="00C61D44" w:rsidRDefault="009271CC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271145</wp:posOffset>
                      </wp:positionV>
                      <wp:extent cx="183515" cy="186055"/>
                      <wp:effectExtent l="7620" t="13970" r="8890" b="9525"/>
                      <wp:wrapNone/>
                      <wp:docPr id="5" name="Rectangle 1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6" o:spid="_x0000_s1026" style="position:absolute;margin-left:14.85pt;margin-top:21.35pt;width:14.45pt;height:14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E4UKwIAAFA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C61D44">
              <w:rPr>
                <w:rFonts w:ascii="Verdana" w:hAnsi="Verdana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54630" w:rsidRPr="00C61D44" w:rsidRDefault="009271CC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271145</wp:posOffset>
                      </wp:positionV>
                      <wp:extent cx="183515" cy="186055"/>
                      <wp:effectExtent l="12065" t="13970" r="13970" b="9525"/>
                      <wp:wrapNone/>
                      <wp:docPr id="4" name="Rectangle 20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9" o:spid="_x0000_s1026" style="position:absolute;margin-left:15.95pt;margin-top:21.35pt;width:14.45pt;height:14.6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IZvLAIAAFA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C61D44">
              <w:rPr>
                <w:rFonts w:ascii="Verdana" w:hAnsi="Verdana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754630" w:rsidRPr="00C61D44" w:rsidRDefault="009271CC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noProof/>
                <w:color w:val="9A9A9A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271145</wp:posOffset>
                      </wp:positionV>
                      <wp:extent cx="183515" cy="186055"/>
                      <wp:effectExtent l="6985" t="13970" r="9525" b="9525"/>
                      <wp:wrapNone/>
                      <wp:docPr id="3" name="Rectangle 20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3515" cy="1860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9A9A9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8" o:spid="_x0000_s1026" style="position:absolute;margin-left:17.05pt;margin-top:21.35pt;width:14.45pt;height:14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" strokecolor="#9a9a9a">
                      <o:lock v:ext="edit" aspectratio="t"/>
                    </v:rect>
                  </w:pict>
                </mc:Fallback>
              </mc:AlternateContent>
            </w:r>
            <w:r w:rsidR="00754630" w:rsidRPr="00C61D44">
              <w:rPr>
                <w:rFonts w:ascii="Verdana" w:hAnsi="Verdana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</w:tr>
      <w:tr w:rsidR="00754630" w:rsidRPr="00C61D44" w:rsidTr="00754630">
        <w:trPr>
          <w:trHeight w:hRule="exact" w:val="454"/>
        </w:trPr>
        <w:tc>
          <w:tcPr>
            <w:tcW w:w="1985" w:type="dxa"/>
            <w:vAlign w:val="center"/>
          </w:tcPr>
          <w:p w:rsidR="00754630" w:rsidRPr="00FD5B87" w:rsidRDefault="00FD5B87" w:rsidP="0022486B">
            <w:pPr>
              <w:spacing w:line="480" w:lineRule="auto"/>
              <w:rPr>
                <w:rFonts w:ascii="Verdana" w:hAnsi="Verdana"/>
                <w:b/>
                <w:color w:val="9A9A9A"/>
                <w:sz w:val="18"/>
                <w:szCs w:val="18"/>
              </w:rPr>
            </w:pPr>
            <w:r>
              <w:rPr>
                <w:rFonts w:ascii="Verdana" w:hAnsi="Verdana"/>
                <w:b/>
                <w:color w:val="9A9A9A"/>
                <w:sz w:val="18"/>
                <w:szCs w:val="18"/>
              </w:rPr>
              <w:t xml:space="preserve">b) </w:t>
            </w:r>
            <w:r w:rsidR="0022486B">
              <w:rPr>
                <w:rFonts w:ascii="Verdana" w:hAnsi="Verdana"/>
                <w:b/>
                <w:color w:val="9A9A9A"/>
                <w:sz w:val="18"/>
                <w:szCs w:val="18"/>
              </w:rPr>
              <w:t>wyżywienie*</w:t>
            </w:r>
          </w:p>
        </w:tc>
        <w:tc>
          <w:tcPr>
            <w:tcW w:w="1418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4</w:t>
            </w:r>
          </w:p>
        </w:tc>
        <w:tc>
          <w:tcPr>
            <w:tcW w:w="1418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  <w:r w:rsidRPr="00C61D44">
              <w:rPr>
                <w:rFonts w:ascii="Verdana" w:hAnsi="Verdana"/>
                <w:color w:val="9A9A9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754630" w:rsidRPr="00C61D44" w:rsidRDefault="00754630" w:rsidP="00754630">
            <w:pPr>
              <w:spacing w:line="480" w:lineRule="auto"/>
              <w:rPr>
                <w:rFonts w:ascii="Verdana" w:hAnsi="Verdana"/>
                <w:color w:val="9A9A9A"/>
                <w:sz w:val="18"/>
                <w:szCs w:val="18"/>
              </w:rPr>
            </w:pPr>
          </w:p>
        </w:tc>
      </w:tr>
    </w:tbl>
    <w:p w:rsidR="0022486B" w:rsidRPr="0022486B" w:rsidRDefault="0022486B" w:rsidP="0022486B">
      <w:pPr>
        <w:pStyle w:val="Akapitzlist"/>
        <w:numPr>
          <w:ilvl w:val="0"/>
          <w:numId w:val="10"/>
        </w:num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color w:val="9A9A9A"/>
          <w:sz w:val="18"/>
          <w:szCs w:val="18"/>
        </w:rPr>
        <w:t>Jeśli dotyczy</w:t>
      </w:r>
    </w:p>
    <w:p w:rsidR="003F63A3" w:rsidRDefault="00754630" w:rsidP="00BA3AC4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  <w:r>
        <w:rPr>
          <w:rFonts w:ascii="Verdana" w:hAnsi="Verdana"/>
          <w:color w:val="9A9A9A"/>
          <w:sz w:val="18"/>
          <w:szCs w:val="18"/>
        </w:rPr>
        <w:t>Uwagi: ………………………………………………………………………………………………………………………………………………………………………….. ……………………………………………………………………………………………………………………………………………………………………………………….</w:t>
      </w:r>
    </w:p>
    <w:p w:rsidR="00E64855" w:rsidRDefault="0021031B" w:rsidP="003F63A3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noProof/>
          <w:color w:val="9A9A9A"/>
          <w:sz w:val="18"/>
          <w:szCs w:val="18"/>
        </w:rPr>
      </w:pPr>
      <w:r w:rsidRPr="0021031B"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70F5C77" wp14:editId="435AEEF0">
                <wp:simplePos x="0" y="0"/>
                <wp:positionH relativeFrom="column">
                  <wp:posOffset>5342255</wp:posOffset>
                </wp:positionH>
                <wp:positionV relativeFrom="paragraph">
                  <wp:posOffset>242366</wp:posOffset>
                </wp:positionV>
                <wp:extent cx="183515" cy="186055"/>
                <wp:effectExtent l="0" t="0" r="26035" b="23495"/>
                <wp:wrapNone/>
                <wp:docPr id="58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20.65pt;margin-top:19.1pt;width:14.45pt;height:14.6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" strokecolor="#9a9a9a">
                <o:lock v:ext="edit" aspectratio="t"/>
              </v:rect>
            </w:pict>
          </mc:Fallback>
        </mc:AlternateContent>
      </w:r>
      <w:r w:rsidR="000E68B6">
        <w:rPr>
          <w:rFonts w:ascii="Verdana" w:hAnsi="Verdana"/>
          <w:noProof/>
          <w:color w:val="9A9A9A"/>
          <w:sz w:val="18"/>
          <w:szCs w:val="18"/>
        </w:rPr>
        <w:t>7</w:t>
      </w:r>
      <w:r w:rsidR="00E64855">
        <w:rPr>
          <w:rFonts w:ascii="Verdana" w:hAnsi="Verdana"/>
          <w:noProof/>
          <w:color w:val="9A9A9A"/>
          <w:sz w:val="18"/>
          <w:szCs w:val="18"/>
        </w:rPr>
        <w:t>. Proszę zaznaczyć kategorię uczestnika, którą Pan/i reprezentuje (jeśli dotyczy):</w:t>
      </w:r>
    </w:p>
    <w:p w:rsidR="00E64855" w:rsidRPr="0021031B" w:rsidRDefault="0021031B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r w:rsidRPr="0021031B"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79F3AC56" wp14:editId="1427488D">
                <wp:simplePos x="0" y="0"/>
                <wp:positionH relativeFrom="column">
                  <wp:posOffset>5345430</wp:posOffset>
                </wp:positionH>
                <wp:positionV relativeFrom="paragraph">
                  <wp:posOffset>259715</wp:posOffset>
                </wp:positionV>
                <wp:extent cx="183515" cy="186055"/>
                <wp:effectExtent l="0" t="0" r="26035" b="23495"/>
                <wp:wrapNone/>
                <wp:docPr id="59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20.9pt;margin-top:20.45pt;width:14.45pt;height:14.6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" strokecolor="#9a9a9a">
                <o:lock v:ext="edit" aspectratio="t"/>
              </v:rect>
            </w:pict>
          </mc:Fallback>
        </mc:AlternateConten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Osob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a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niepełnosprawn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a,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posiadając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a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orzeczenie o niepełnosprawności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</w:t>
      </w:r>
    </w:p>
    <w:p w:rsidR="00E64855" w:rsidRPr="0021031B" w:rsidRDefault="0021031B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r w:rsidRPr="0021031B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21713A0" wp14:editId="0A58C921">
                <wp:simplePos x="0" y="0"/>
                <wp:positionH relativeFrom="column">
                  <wp:posOffset>5347970</wp:posOffset>
                </wp:positionH>
                <wp:positionV relativeFrom="paragraph">
                  <wp:posOffset>266065</wp:posOffset>
                </wp:positionV>
                <wp:extent cx="183515" cy="186055"/>
                <wp:effectExtent l="0" t="0" r="26035" b="23495"/>
                <wp:wrapNone/>
                <wp:docPr id="60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21.1pt;margin-top:20.95pt;width:14.45pt;height:14.6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" strokecolor="#9a9a9a">
                <o:lock v:ext="edit" aspectratio="t"/>
              </v:rect>
            </w:pict>
          </mc:Fallback>
        </mc:AlternateConten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Osob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a bezrobotna zarejestrowana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w urzędzie pracy</w:t>
      </w:r>
      <w:r>
        <w:rPr>
          <w:rFonts w:ascii="Verdana" w:hAnsi="Verdana"/>
          <w:b/>
          <w:color w:val="9A9A9A"/>
          <w:sz w:val="18"/>
          <w:szCs w:val="18"/>
        </w:rPr>
        <w:t xml:space="preserve"> </w:t>
      </w:r>
    </w:p>
    <w:p w:rsidR="00E64855" w:rsidRPr="0021031B" w:rsidRDefault="00E64855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r w:rsidRPr="0021031B">
        <w:rPr>
          <w:rFonts w:ascii="Verdana" w:hAnsi="Verdana"/>
          <w:b/>
          <w:color w:val="9A9A9A"/>
          <w:sz w:val="18"/>
          <w:szCs w:val="18"/>
        </w:rPr>
        <w:t>Osob</w:t>
      </w:r>
      <w:r w:rsidRPr="0021031B">
        <w:rPr>
          <w:rFonts w:ascii="Verdana" w:hAnsi="Verdana"/>
          <w:b/>
          <w:color w:val="9A9A9A"/>
          <w:sz w:val="18"/>
          <w:szCs w:val="18"/>
        </w:rPr>
        <w:t>a</w:t>
      </w:r>
      <w:r w:rsidRPr="0021031B">
        <w:rPr>
          <w:rFonts w:ascii="Verdana" w:hAnsi="Verdana"/>
          <w:b/>
          <w:color w:val="9A9A9A"/>
          <w:sz w:val="18"/>
          <w:szCs w:val="18"/>
        </w:rPr>
        <w:t xml:space="preserve"> powyżej 50 roku życia</w:t>
      </w:r>
    </w:p>
    <w:p w:rsidR="00E64855" w:rsidRPr="0021031B" w:rsidRDefault="0021031B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r w:rsidRPr="0021031B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911254E" wp14:editId="01D10705">
                <wp:simplePos x="0" y="0"/>
                <wp:positionH relativeFrom="column">
                  <wp:posOffset>5342255</wp:posOffset>
                </wp:positionH>
                <wp:positionV relativeFrom="paragraph">
                  <wp:posOffset>1270</wp:posOffset>
                </wp:positionV>
                <wp:extent cx="183515" cy="186055"/>
                <wp:effectExtent l="0" t="0" r="26035" b="23495"/>
                <wp:wrapNone/>
                <wp:docPr id="62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20.65pt;margin-top:.1pt;width:14.45pt;height:14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" strokecolor="#9a9a9a">
                <o:lock v:ext="edit" aspectratio="t"/>
              </v:rect>
            </w:pict>
          </mc:Fallback>
        </mc:AlternateConten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Osoba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przed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30 rok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iem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życia</w:t>
      </w:r>
    </w:p>
    <w:p w:rsidR="00E64855" w:rsidRDefault="005D2260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bookmarkStart w:id="0" w:name="_GoBack"/>
      <w:r w:rsidRPr="0021031B"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3C7FC9E3" wp14:editId="0D70DEF6">
                <wp:simplePos x="0" y="0"/>
                <wp:positionH relativeFrom="column">
                  <wp:posOffset>5497195</wp:posOffset>
                </wp:positionH>
                <wp:positionV relativeFrom="paragraph">
                  <wp:posOffset>154940</wp:posOffset>
                </wp:positionV>
                <wp:extent cx="183515" cy="186055"/>
                <wp:effectExtent l="0" t="0" r="26035" b="23495"/>
                <wp:wrapNone/>
                <wp:docPr id="64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32.85pt;margin-top:12.2pt;width:14.45pt;height:14.6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" strokecolor="#9a9a9a">
                <o:lock v:ext="edit" aspectratio="t"/>
              </v:rect>
            </w:pict>
          </mc:Fallback>
        </mc:AlternateContent>
      </w:r>
      <w:bookmarkEnd w:id="0"/>
      <w:r w:rsidR="0021031B" w:rsidRPr="0021031B"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E644557" wp14:editId="47C5151D">
                <wp:simplePos x="0" y="0"/>
                <wp:positionH relativeFrom="column">
                  <wp:posOffset>5344795</wp:posOffset>
                </wp:positionH>
                <wp:positionV relativeFrom="paragraph">
                  <wp:posOffset>2540</wp:posOffset>
                </wp:positionV>
                <wp:extent cx="183515" cy="186055"/>
                <wp:effectExtent l="0" t="0" r="26035" b="23495"/>
                <wp:wrapNone/>
                <wp:docPr id="63" name="Rectangle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83515" cy="186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9A9A9A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1" o:spid="_x0000_s1026" style="position:absolute;margin-left:420.85pt;margin-top:.2pt;width:14.45pt;height:14.6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" strokecolor="#9a9a9a">
                <o:lock v:ext="edit" aspectratio="t"/>
              </v:rect>
            </w:pict>
          </mc:Fallback>
        </mc:AlternateConten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Kobiet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>a</w:t>
      </w:r>
      <w:r w:rsidR="00E64855" w:rsidRPr="0021031B">
        <w:rPr>
          <w:rFonts w:ascii="Verdana" w:hAnsi="Verdana"/>
          <w:b/>
          <w:color w:val="9A9A9A"/>
          <w:sz w:val="18"/>
          <w:szCs w:val="18"/>
        </w:rPr>
        <w:t xml:space="preserve"> </w:t>
      </w:r>
    </w:p>
    <w:p w:rsidR="005D2260" w:rsidRPr="0021031B" w:rsidRDefault="005D2260" w:rsidP="0021031B">
      <w:pPr>
        <w:pStyle w:val="Akapitzlist"/>
        <w:numPr>
          <w:ilvl w:val="0"/>
          <w:numId w:val="9"/>
        </w:numPr>
        <w:spacing w:line="480" w:lineRule="auto"/>
        <w:ind w:left="0" w:firstLine="0"/>
        <w:rPr>
          <w:rFonts w:ascii="Verdana" w:hAnsi="Verdana"/>
          <w:b/>
          <w:color w:val="9A9A9A"/>
          <w:sz w:val="18"/>
          <w:szCs w:val="18"/>
        </w:rPr>
      </w:pPr>
      <w:r>
        <w:rPr>
          <w:rFonts w:ascii="Verdana" w:hAnsi="Verdana"/>
          <w:b/>
          <w:color w:val="9A9A9A"/>
          <w:sz w:val="18"/>
          <w:szCs w:val="18"/>
        </w:rPr>
        <w:t>Imigrant/Imigrantka</w:t>
      </w:r>
    </w:p>
    <w:p w:rsidR="00E64855" w:rsidRDefault="00E64855" w:rsidP="003F63A3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noProof/>
          <w:color w:val="9A9A9A"/>
          <w:sz w:val="18"/>
          <w:szCs w:val="18"/>
        </w:rPr>
      </w:pPr>
    </w:p>
    <w:p w:rsidR="0033579A" w:rsidRDefault="00E62BA7" w:rsidP="003F63A3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noProof/>
          <w:color w:val="9A9A9A"/>
          <w:sz w:val="18"/>
          <w:szCs w:val="18"/>
        </w:rPr>
      </w:pPr>
      <w:r>
        <w:rPr>
          <w:rFonts w:ascii="Verdana" w:hAnsi="Verdana"/>
          <w:noProof/>
          <w:color w:val="9A9A9A"/>
          <w:sz w:val="18"/>
          <w:szCs w:val="18"/>
        </w:rPr>
        <w:t>8</w:t>
      </w:r>
      <w:r w:rsidR="003F63A3" w:rsidRPr="00754630">
        <w:rPr>
          <w:rFonts w:ascii="Verdana" w:hAnsi="Verdana"/>
          <w:noProof/>
          <w:color w:val="9A9A9A"/>
          <w:sz w:val="18"/>
          <w:szCs w:val="18"/>
        </w:rPr>
        <w:t>. </w:t>
      </w:r>
      <w:r w:rsidR="0080211B">
        <w:rPr>
          <w:rFonts w:ascii="Verdana" w:hAnsi="Verdana"/>
          <w:noProof/>
          <w:color w:val="9A9A9A"/>
          <w:sz w:val="18"/>
          <w:szCs w:val="18"/>
        </w:rPr>
        <w:t xml:space="preserve">W jakich innych szkoleniach związanych z tematyką funduszy unijnych </w:t>
      </w:r>
      <w:r w:rsidR="003F63A3" w:rsidRPr="00754630">
        <w:rPr>
          <w:rFonts w:ascii="Verdana" w:hAnsi="Verdana"/>
          <w:noProof/>
          <w:color w:val="9A9A9A"/>
          <w:sz w:val="18"/>
          <w:szCs w:val="18"/>
        </w:rPr>
        <w:t>chcielibyście Państwo uczestniczyć</w:t>
      </w:r>
      <w:r w:rsidR="0080211B">
        <w:rPr>
          <w:rFonts w:ascii="Verdana" w:hAnsi="Verdana"/>
          <w:noProof/>
          <w:color w:val="9A9A9A"/>
          <w:sz w:val="18"/>
          <w:szCs w:val="18"/>
        </w:rPr>
        <w:t>?</w:t>
      </w:r>
      <w:r w:rsidR="003F63A3">
        <w:rPr>
          <w:rFonts w:ascii="Verdana" w:hAnsi="Verdana"/>
          <w:noProof/>
          <w:color w:val="9A9A9A"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F63A3" w:rsidRDefault="003F63A3" w:rsidP="00BA3AC4">
      <w:pPr>
        <w:tabs>
          <w:tab w:val="left" w:pos="1985"/>
          <w:tab w:val="left" w:pos="3402"/>
          <w:tab w:val="left" w:pos="4820"/>
          <w:tab w:val="left" w:pos="6237"/>
          <w:tab w:val="left" w:pos="7655"/>
          <w:tab w:val="left" w:pos="9072"/>
        </w:tabs>
        <w:spacing w:line="480" w:lineRule="auto"/>
        <w:rPr>
          <w:rFonts w:ascii="Verdana" w:hAnsi="Verdana"/>
          <w:color w:val="9A9A9A"/>
          <w:sz w:val="18"/>
          <w:szCs w:val="18"/>
        </w:rPr>
      </w:pPr>
    </w:p>
    <w:sectPr w:rsidR="003F63A3" w:rsidSect="007E7D08">
      <w:headerReference w:type="default" r:id="rId9"/>
      <w:footerReference w:type="default" r:id="rId10"/>
      <w:pgSz w:w="11906" w:h="16838" w:code="9"/>
      <w:pgMar w:top="1511" w:right="794" w:bottom="1247" w:left="794" w:header="567" w:footer="22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621" w:rsidRDefault="00AA4621">
      <w:r>
        <w:separator/>
      </w:r>
    </w:p>
  </w:endnote>
  <w:endnote w:type="continuationSeparator" w:id="0">
    <w:p w:rsidR="00AA4621" w:rsidRDefault="00AA4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umnst777EU">
    <w:altName w:val="Courier New"/>
    <w:charset w:val="EE"/>
    <w:family w:val="auto"/>
    <w:pitch w:val="variable"/>
    <w:sig w:usb0="00000001" w:usb1="5000004A" w:usb2="00000000" w:usb3="00000000" w:csb0="000001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273D" w:rsidRPr="002835F3" w:rsidRDefault="007E273D" w:rsidP="00101A9A">
    <w:pPr>
      <w:widowControl w:val="0"/>
      <w:autoSpaceDE w:val="0"/>
      <w:autoSpaceDN w:val="0"/>
      <w:adjustRightInd w:val="0"/>
      <w:jc w:val="center"/>
      <w:rPr>
        <w:rFonts w:ascii="Humnst777EU" w:hAnsi="Humnst777EU"/>
        <w:color w:val="9A9A9A"/>
        <w:sz w:val="14"/>
        <w:szCs w:val="14"/>
      </w:rPr>
    </w:pPr>
  </w:p>
  <w:tbl>
    <w:tblPr>
      <w:tblW w:w="9377" w:type="dxa"/>
      <w:jc w:val="center"/>
      <w:tblLook w:val="01E0" w:firstRow="1" w:lastRow="1" w:firstColumn="1" w:lastColumn="1" w:noHBand="0" w:noVBand="0"/>
    </w:tblPr>
    <w:tblGrid>
      <w:gridCol w:w="9377"/>
    </w:tblGrid>
    <w:tr w:rsidR="007E273D" w:rsidRPr="00DA4F33" w:rsidTr="007E273D">
      <w:trPr>
        <w:jc w:val="center"/>
      </w:trPr>
      <w:tc>
        <w:tcPr>
          <w:tcW w:w="9377" w:type="dxa"/>
          <w:vAlign w:val="center"/>
        </w:tcPr>
        <w:p w:rsidR="007E273D" w:rsidRPr="00DA4F33" w:rsidRDefault="007E273D" w:rsidP="00694CA2">
          <w:pPr>
            <w:widowControl w:val="0"/>
            <w:autoSpaceDE w:val="0"/>
            <w:autoSpaceDN w:val="0"/>
            <w:adjustRightInd w:val="0"/>
            <w:jc w:val="center"/>
            <w:rPr>
              <w:rFonts w:ascii="Humnst777EU" w:hAnsi="Humnst777EU"/>
              <w:color w:val="9A9A9A"/>
              <w:sz w:val="14"/>
              <w:szCs w:val="14"/>
            </w:rPr>
          </w:pPr>
        </w:p>
      </w:tc>
    </w:tr>
  </w:tbl>
  <w:p w:rsidR="00FD5B87" w:rsidRPr="00101A9A" w:rsidRDefault="00FD5B87" w:rsidP="00101A9A">
    <w:pPr>
      <w:pStyle w:val="Bezodstpw"/>
      <w:rPr>
        <w:sz w:val="10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621" w:rsidRDefault="00AA4621">
      <w:r>
        <w:separator/>
      </w:r>
    </w:p>
  </w:footnote>
  <w:footnote w:type="continuationSeparator" w:id="0">
    <w:p w:rsidR="00AA4621" w:rsidRDefault="00AA4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09" w:type="dxa"/>
      <w:tblLayout w:type="fixed"/>
      <w:tblLook w:val="01E0" w:firstRow="1" w:lastRow="1" w:firstColumn="1" w:lastColumn="1" w:noHBand="0" w:noVBand="0"/>
    </w:tblPr>
    <w:tblGrid>
      <w:gridCol w:w="2235"/>
      <w:gridCol w:w="12474"/>
    </w:tblGrid>
    <w:tr w:rsidR="00FD5B87" w:rsidRPr="00DA4F33" w:rsidTr="001C66AF">
      <w:tc>
        <w:tcPr>
          <w:tcW w:w="2235" w:type="dxa"/>
        </w:tcPr>
        <w:p w:rsidR="00FD5B87" w:rsidRPr="00803DB0" w:rsidRDefault="00FD5B87" w:rsidP="001C66AF">
          <w:pPr>
            <w:pStyle w:val="Nagwek"/>
            <w:tabs>
              <w:tab w:val="clear" w:pos="4536"/>
              <w:tab w:val="clear" w:pos="9072"/>
              <w:tab w:val="left" w:pos="3825"/>
            </w:tabs>
            <w:jc w:val="center"/>
          </w:pPr>
        </w:p>
      </w:tc>
      <w:tc>
        <w:tcPr>
          <w:tcW w:w="12474" w:type="dxa"/>
        </w:tcPr>
        <w:p w:rsidR="00FD5B87" w:rsidRPr="00DA4F33" w:rsidRDefault="00FD5B87" w:rsidP="001C66AF">
          <w:pPr>
            <w:pStyle w:val="Nagwek"/>
            <w:tabs>
              <w:tab w:val="clear" w:pos="4536"/>
              <w:tab w:val="clear" w:pos="9072"/>
              <w:tab w:val="left" w:pos="3825"/>
            </w:tabs>
            <w:spacing w:line="360" w:lineRule="auto"/>
            <w:jc w:val="center"/>
            <w:rPr>
              <w:rFonts w:ascii="Verdana" w:hAnsi="Verdana" w:cs="Verdana"/>
              <w:color w:val="9A9A9A"/>
              <w:sz w:val="18"/>
              <w:szCs w:val="18"/>
            </w:rPr>
          </w:pPr>
        </w:p>
      </w:tc>
    </w:tr>
  </w:tbl>
  <w:p w:rsidR="00FD5B87" w:rsidRPr="00FE1CE8" w:rsidRDefault="00FD5B87" w:rsidP="00FE1CE8">
    <w:pPr>
      <w:pStyle w:val="Nagwek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E13C5"/>
    <w:multiLevelType w:val="hybridMultilevel"/>
    <w:tmpl w:val="2CCAB4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37D3C"/>
    <w:multiLevelType w:val="hybridMultilevel"/>
    <w:tmpl w:val="182217D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C395058"/>
    <w:multiLevelType w:val="hybridMultilevel"/>
    <w:tmpl w:val="D464994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0611741"/>
    <w:multiLevelType w:val="hybridMultilevel"/>
    <w:tmpl w:val="EF3EE352"/>
    <w:lvl w:ilvl="0" w:tplc="0415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D64871"/>
    <w:multiLevelType w:val="hybridMultilevel"/>
    <w:tmpl w:val="8BB4EA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6496A"/>
    <w:multiLevelType w:val="hybridMultilevel"/>
    <w:tmpl w:val="1714E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99146A"/>
    <w:multiLevelType w:val="hybridMultilevel"/>
    <w:tmpl w:val="742AE7C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 fillcolor="white" strokecolor="#9a9a9a">
      <v:fill color="white"/>
      <v:stroke color="#9a9a9a"/>
      <o:colormru v:ext="edit" colors="#9a9a9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5F3"/>
    <w:rsid w:val="00003046"/>
    <w:rsid w:val="000077DA"/>
    <w:rsid w:val="00007CD9"/>
    <w:rsid w:val="00020C2A"/>
    <w:rsid w:val="0004214E"/>
    <w:rsid w:val="0004559B"/>
    <w:rsid w:val="00056AF2"/>
    <w:rsid w:val="00072706"/>
    <w:rsid w:val="000831B0"/>
    <w:rsid w:val="00087AD1"/>
    <w:rsid w:val="000B12B4"/>
    <w:rsid w:val="000B19E1"/>
    <w:rsid w:val="000D6EC9"/>
    <w:rsid w:val="000D7FE6"/>
    <w:rsid w:val="000E1EFB"/>
    <w:rsid w:val="000E5D5A"/>
    <w:rsid w:val="000E5FE0"/>
    <w:rsid w:val="000E68B6"/>
    <w:rsid w:val="000F046D"/>
    <w:rsid w:val="00101A9A"/>
    <w:rsid w:val="001025B7"/>
    <w:rsid w:val="00105E54"/>
    <w:rsid w:val="00113601"/>
    <w:rsid w:val="00147EDB"/>
    <w:rsid w:val="001849DD"/>
    <w:rsid w:val="00185038"/>
    <w:rsid w:val="001934A7"/>
    <w:rsid w:val="001A4300"/>
    <w:rsid w:val="001C66AF"/>
    <w:rsid w:val="001D52CB"/>
    <w:rsid w:val="001E1A00"/>
    <w:rsid w:val="001F074C"/>
    <w:rsid w:val="001F71C0"/>
    <w:rsid w:val="0021031B"/>
    <w:rsid w:val="002114BF"/>
    <w:rsid w:val="0022486B"/>
    <w:rsid w:val="00230833"/>
    <w:rsid w:val="0024296A"/>
    <w:rsid w:val="00244233"/>
    <w:rsid w:val="00247238"/>
    <w:rsid w:val="002547C2"/>
    <w:rsid w:val="0028298D"/>
    <w:rsid w:val="00282D3F"/>
    <w:rsid w:val="002835F3"/>
    <w:rsid w:val="002948E7"/>
    <w:rsid w:val="002A3684"/>
    <w:rsid w:val="002B2EDF"/>
    <w:rsid w:val="002B3D5E"/>
    <w:rsid w:val="002E5452"/>
    <w:rsid w:val="002F5239"/>
    <w:rsid w:val="002F540D"/>
    <w:rsid w:val="002F71BA"/>
    <w:rsid w:val="003055B5"/>
    <w:rsid w:val="00306DB6"/>
    <w:rsid w:val="00307120"/>
    <w:rsid w:val="00312432"/>
    <w:rsid w:val="00322FDE"/>
    <w:rsid w:val="0032682C"/>
    <w:rsid w:val="0033579A"/>
    <w:rsid w:val="0034475C"/>
    <w:rsid w:val="003546D0"/>
    <w:rsid w:val="00366541"/>
    <w:rsid w:val="00371541"/>
    <w:rsid w:val="00372521"/>
    <w:rsid w:val="003754B0"/>
    <w:rsid w:val="003773AE"/>
    <w:rsid w:val="00380784"/>
    <w:rsid w:val="0038215F"/>
    <w:rsid w:val="00390DDF"/>
    <w:rsid w:val="003A306B"/>
    <w:rsid w:val="003A7C48"/>
    <w:rsid w:val="003B32F8"/>
    <w:rsid w:val="003B40DF"/>
    <w:rsid w:val="003D06C3"/>
    <w:rsid w:val="003D2467"/>
    <w:rsid w:val="003D6445"/>
    <w:rsid w:val="003E66E0"/>
    <w:rsid w:val="003F63A3"/>
    <w:rsid w:val="00400058"/>
    <w:rsid w:val="0040574B"/>
    <w:rsid w:val="00407649"/>
    <w:rsid w:val="004147DD"/>
    <w:rsid w:val="004263E7"/>
    <w:rsid w:val="0042748C"/>
    <w:rsid w:val="004417AE"/>
    <w:rsid w:val="00445AC8"/>
    <w:rsid w:val="00455C2D"/>
    <w:rsid w:val="00474839"/>
    <w:rsid w:val="004940DD"/>
    <w:rsid w:val="00496A27"/>
    <w:rsid w:val="004A4A91"/>
    <w:rsid w:val="004A5B59"/>
    <w:rsid w:val="004B3D48"/>
    <w:rsid w:val="004D039B"/>
    <w:rsid w:val="004E1F84"/>
    <w:rsid w:val="005153C2"/>
    <w:rsid w:val="00515EB8"/>
    <w:rsid w:val="0052379B"/>
    <w:rsid w:val="00540BEA"/>
    <w:rsid w:val="00543824"/>
    <w:rsid w:val="005664F9"/>
    <w:rsid w:val="00567CB3"/>
    <w:rsid w:val="00571152"/>
    <w:rsid w:val="00574279"/>
    <w:rsid w:val="00581AE8"/>
    <w:rsid w:val="0059499F"/>
    <w:rsid w:val="005B2D89"/>
    <w:rsid w:val="005C4376"/>
    <w:rsid w:val="005D2260"/>
    <w:rsid w:val="005E7571"/>
    <w:rsid w:val="0061594D"/>
    <w:rsid w:val="006460E3"/>
    <w:rsid w:val="006730B4"/>
    <w:rsid w:val="00674F05"/>
    <w:rsid w:val="00683678"/>
    <w:rsid w:val="006877EC"/>
    <w:rsid w:val="00690118"/>
    <w:rsid w:val="00694CA2"/>
    <w:rsid w:val="006A4F2E"/>
    <w:rsid w:val="006B320F"/>
    <w:rsid w:val="006B7468"/>
    <w:rsid w:val="006C501D"/>
    <w:rsid w:val="006E5A66"/>
    <w:rsid w:val="006F00F4"/>
    <w:rsid w:val="006F2CC9"/>
    <w:rsid w:val="007006C4"/>
    <w:rsid w:val="007060D2"/>
    <w:rsid w:val="00710D4F"/>
    <w:rsid w:val="007205C6"/>
    <w:rsid w:val="00723D9B"/>
    <w:rsid w:val="00730D55"/>
    <w:rsid w:val="007327F6"/>
    <w:rsid w:val="00752433"/>
    <w:rsid w:val="00754630"/>
    <w:rsid w:val="007912D5"/>
    <w:rsid w:val="00791EE3"/>
    <w:rsid w:val="007959FE"/>
    <w:rsid w:val="007A0C0E"/>
    <w:rsid w:val="007A1D48"/>
    <w:rsid w:val="007B7846"/>
    <w:rsid w:val="007C1ADF"/>
    <w:rsid w:val="007D1656"/>
    <w:rsid w:val="007E273D"/>
    <w:rsid w:val="007E2B8C"/>
    <w:rsid w:val="007E7D08"/>
    <w:rsid w:val="00801CB0"/>
    <w:rsid w:val="0080211B"/>
    <w:rsid w:val="00803DB0"/>
    <w:rsid w:val="0081103D"/>
    <w:rsid w:val="008310BB"/>
    <w:rsid w:val="00837AAA"/>
    <w:rsid w:val="008425C7"/>
    <w:rsid w:val="00862CD9"/>
    <w:rsid w:val="00864AAB"/>
    <w:rsid w:val="00864BBC"/>
    <w:rsid w:val="00872034"/>
    <w:rsid w:val="0087505C"/>
    <w:rsid w:val="0088141D"/>
    <w:rsid w:val="008A0189"/>
    <w:rsid w:val="008D1A27"/>
    <w:rsid w:val="008D5DED"/>
    <w:rsid w:val="008F4491"/>
    <w:rsid w:val="008F54F7"/>
    <w:rsid w:val="008F6E90"/>
    <w:rsid w:val="009225C1"/>
    <w:rsid w:val="009271CC"/>
    <w:rsid w:val="009371CC"/>
    <w:rsid w:val="00944145"/>
    <w:rsid w:val="00944AD6"/>
    <w:rsid w:val="009569E2"/>
    <w:rsid w:val="009601B5"/>
    <w:rsid w:val="0096619D"/>
    <w:rsid w:val="00967902"/>
    <w:rsid w:val="0097052F"/>
    <w:rsid w:val="009A0A15"/>
    <w:rsid w:val="009A6EC9"/>
    <w:rsid w:val="009B20F2"/>
    <w:rsid w:val="009F396C"/>
    <w:rsid w:val="00A06484"/>
    <w:rsid w:val="00A3316C"/>
    <w:rsid w:val="00A67D6F"/>
    <w:rsid w:val="00A71ACA"/>
    <w:rsid w:val="00A82B8E"/>
    <w:rsid w:val="00A846B9"/>
    <w:rsid w:val="00AA4621"/>
    <w:rsid w:val="00AB3457"/>
    <w:rsid w:val="00AD4ACE"/>
    <w:rsid w:val="00AE6922"/>
    <w:rsid w:val="00B203D4"/>
    <w:rsid w:val="00B34BB9"/>
    <w:rsid w:val="00B554DD"/>
    <w:rsid w:val="00B823FE"/>
    <w:rsid w:val="00B9783F"/>
    <w:rsid w:val="00BA3AC4"/>
    <w:rsid w:val="00C01EFD"/>
    <w:rsid w:val="00C04526"/>
    <w:rsid w:val="00C2044E"/>
    <w:rsid w:val="00C21F3F"/>
    <w:rsid w:val="00C2744D"/>
    <w:rsid w:val="00C337AC"/>
    <w:rsid w:val="00C407A4"/>
    <w:rsid w:val="00C4393E"/>
    <w:rsid w:val="00C465E5"/>
    <w:rsid w:val="00C55D9B"/>
    <w:rsid w:val="00C57A6C"/>
    <w:rsid w:val="00C61D44"/>
    <w:rsid w:val="00C63649"/>
    <w:rsid w:val="00C73C60"/>
    <w:rsid w:val="00C97B41"/>
    <w:rsid w:val="00CB562E"/>
    <w:rsid w:val="00CF713A"/>
    <w:rsid w:val="00D138E3"/>
    <w:rsid w:val="00D21731"/>
    <w:rsid w:val="00D25D73"/>
    <w:rsid w:val="00D33077"/>
    <w:rsid w:val="00D35D16"/>
    <w:rsid w:val="00D54AA5"/>
    <w:rsid w:val="00D600C5"/>
    <w:rsid w:val="00D679C2"/>
    <w:rsid w:val="00D8583D"/>
    <w:rsid w:val="00D8740E"/>
    <w:rsid w:val="00D875AA"/>
    <w:rsid w:val="00D90DA6"/>
    <w:rsid w:val="00DA0B3B"/>
    <w:rsid w:val="00DB57DF"/>
    <w:rsid w:val="00DC7396"/>
    <w:rsid w:val="00DD0816"/>
    <w:rsid w:val="00DD7A67"/>
    <w:rsid w:val="00DE1300"/>
    <w:rsid w:val="00DE2F40"/>
    <w:rsid w:val="00E1037C"/>
    <w:rsid w:val="00E24CA6"/>
    <w:rsid w:val="00E3149D"/>
    <w:rsid w:val="00E330CF"/>
    <w:rsid w:val="00E339D4"/>
    <w:rsid w:val="00E3504C"/>
    <w:rsid w:val="00E52293"/>
    <w:rsid w:val="00E62BA7"/>
    <w:rsid w:val="00E64855"/>
    <w:rsid w:val="00E66849"/>
    <w:rsid w:val="00E70F39"/>
    <w:rsid w:val="00E86AA1"/>
    <w:rsid w:val="00E8763D"/>
    <w:rsid w:val="00E93A8D"/>
    <w:rsid w:val="00E958DC"/>
    <w:rsid w:val="00E96D65"/>
    <w:rsid w:val="00EB2A6A"/>
    <w:rsid w:val="00EB7306"/>
    <w:rsid w:val="00EC191F"/>
    <w:rsid w:val="00ED207F"/>
    <w:rsid w:val="00ED3318"/>
    <w:rsid w:val="00EF7708"/>
    <w:rsid w:val="00F24EAB"/>
    <w:rsid w:val="00F33E39"/>
    <w:rsid w:val="00F36240"/>
    <w:rsid w:val="00F41380"/>
    <w:rsid w:val="00F424E4"/>
    <w:rsid w:val="00F432D2"/>
    <w:rsid w:val="00F53730"/>
    <w:rsid w:val="00F65BD3"/>
    <w:rsid w:val="00F67AFC"/>
    <w:rsid w:val="00FA2867"/>
    <w:rsid w:val="00FA29FF"/>
    <w:rsid w:val="00FA3224"/>
    <w:rsid w:val="00FB1E8B"/>
    <w:rsid w:val="00FB272D"/>
    <w:rsid w:val="00FC6CAC"/>
    <w:rsid w:val="00FD2226"/>
    <w:rsid w:val="00FD5B87"/>
    <w:rsid w:val="00FE1CE8"/>
    <w:rsid w:val="00FE2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 strokecolor="#9a9a9a">
      <v:fill color="white"/>
      <v:stroke color="#9a9a9a"/>
      <o:colormru v:ext="edit" colors="#9a9a9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A3AC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C43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437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7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730D55"/>
    <w:rPr>
      <w:color w:val="0000FF"/>
      <w:u w:val="single"/>
    </w:rPr>
  </w:style>
  <w:style w:type="paragraph" w:styleId="Tekstdymka">
    <w:name w:val="Balloon Text"/>
    <w:basedOn w:val="Normalny"/>
    <w:semiHidden/>
    <w:rsid w:val="00C2044E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67D6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5742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2">
    <w:name w:val="A2"/>
    <w:rsid w:val="00574279"/>
    <w:rPr>
      <w:rFonts w:cs="Verdana"/>
      <w:color w:val="000000"/>
      <w:sz w:val="18"/>
      <w:szCs w:val="18"/>
    </w:rPr>
  </w:style>
  <w:style w:type="paragraph" w:customStyle="1" w:styleId="Pa1">
    <w:name w:val="Pa1"/>
    <w:basedOn w:val="Default"/>
    <w:next w:val="Default"/>
    <w:rsid w:val="00C97B41"/>
    <w:pPr>
      <w:spacing w:line="241" w:lineRule="atLeast"/>
    </w:pPr>
    <w:rPr>
      <w:rFonts w:cs="Times New Roman"/>
      <w:color w:val="auto"/>
    </w:rPr>
  </w:style>
  <w:style w:type="character" w:customStyle="1" w:styleId="A3">
    <w:name w:val="A3"/>
    <w:rsid w:val="00C97B41"/>
    <w:rPr>
      <w:rFonts w:cs="Verdana"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60E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0E3"/>
  </w:style>
  <w:style w:type="character" w:styleId="Odwoanieprzypisudolnego">
    <w:name w:val="footnote reference"/>
    <w:basedOn w:val="Domylnaczcionkaakapitu"/>
    <w:rsid w:val="006460E3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D5DE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A1D48"/>
    <w:pPr>
      <w:ind w:left="720"/>
      <w:contextualSpacing/>
    </w:pPr>
  </w:style>
  <w:style w:type="paragraph" w:styleId="Bezodstpw">
    <w:name w:val="No Spacing"/>
    <w:uiPriority w:val="1"/>
    <w:qFormat/>
    <w:rsid w:val="00101A9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648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4855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4855"/>
    <w:rPr>
      <w:rFonts w:asciiTheme="minorHAnsi" w:eastAsiaTheme="minorHAnsi" w:hAnsi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A3AC4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C43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C4376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730D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730D55"/>
    <w:rPr>
      <w:color w:val="0000FF"/>
      <w:u w:val="single"/>
    </w:rPr>
  </w:style>
  <w:style w:type="paragraph" w:styleId="Tekstdymka">
    <w:name w:val="Balloon Text"/>
    <w:basedOn w:val="Normalny"/>
    <w:semiHidden/>
    <w:rsid w:val="00C2044E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A67D6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57427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2">
    <w:name w:val="A2"/>
    <w:rsid w:val="00574279"/>
    <w:rPr>
      <w:rFonts w:cs="Verdana"/>
      <w:color w:val="000000"/>
      <w:sz w:val="18"/>
      <w:szCs w:val="18"/>
    </w:rPr>
  </w:style>
  <w:style w:type="paragraph" w:customStyle="1" w:styleId="Pa1">
    <w:name w:val="Pa1"/>
    <w:basedOn w:val="Default"/>
    <w:next w:val="Default"/>
    <w:rsid w:val="00C97B41"/>
    <w:pPr>
      <w:spacing w:line="241" w:lineRule="atLeast"/>
    </w:pPr>
    <w:rPr>
      <w:rFonts w:cs="Times New Roman"/>
      <w:color w:val="auto"/>
    </w:rPr>
  </w:style>
  <w:style w:type="character" w:customStyle="1" w:styleId="A3">
    <w:name w:val="A3"/>
    <w:rsid w:val="00C97B41"/>
    <w:rPr>
      <w:rFonts w:cs="Verdana"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460E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60E3"/>
  </w:style>
  <w:style w:type="character" w:styleId="Odwoanieprzypisudolnego">
    <w:name w:val="footnote reference"/>
    <w:basedOn w:val="Domylnaczcionkaakapitu"/>
    <w:rsid w:val="006460E3"/>
    <w:rPr>
      <w:vertAlign w:val="superscript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8D5DED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A1D48"/>
    <w:pPr>
      <w:ind w:left="720"/>
      <w:contextualSpacing/>
    </w:pPr>
  </w:style>
  <w:style w:type="paragraph" w:styleId="Bezodstpw">
    <w:name w:val="No Spacing"/>
    <w:uiPriority w:val="1"/>
    <w:qFormat/>
    <w:rsid w:val="00101A9A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E648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4855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4855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ruszewskiP\Dane%20aplikacji\Microsoft\Szablony\KOEF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441F3-D526-42D4-AB2D-4C09697C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KOEFS.dot</Template>
  <TotalTime>57</TotalTime>
  <Pages>2</Pages>
  <Words>381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PROGRAM SZKOLENIA</vt:lpstr>
    </vt:vector>
  </TitlesOfParts>
  <Company> 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SZKOLENIA</dc:title>
  <dc:creator>Piotr Kruszewski</dc:creator>
  <cp:lastModifiedBy>EGO</cp:lastModifiedBy>
  <cp:revision>7</cp:revision>
  <cp:lastPrinted>2014-05-30T10:37:00Z</cp:lastPrinted>
  <dcterms:created xsi:type="dcterms:W3CDTF">2017-02-12T09:36:00Z</dcterms:created>
  <dcterms:modified xsi:type="dcterms:W3CDTF">2017-02-12T20:00:00Z</dcterms:modified>
</cp:coreProperties>
</file>